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47D589" w14:textId="7870536A" w:rsidR="00D077E9" w:rsidRPr="00197AA7" w:rsidRDefault="00DB0AF3" w:rsidP="00C82409">
      <w:pPr>
        <w:tabs>
          <w:tab w:val="left" w:pos="7635"/>
          <w:tab w:val="right" w:pos="10034"/>
        </w:tabs>
        <w:rPr>
          <w:rFonts w:ascii="Arial Narrow" w:hAnsi="Arial Narrow"/>
          <w:noProof/>
          <w:color w:val="auto"/>
          <w:sz w:val="24"/>
          <w:szCs w:val="24"/>
        </w:rPr>
      </w:pPr>
      <w:r w:rsidRPr="00197AA7">
        <w:rPr>
          <w:rFonts w:ascii="Arial Narrow" w:hAnsi="Arial Narrow"/>
          <w:noProof/>
          <w:color w:val="auto"/>
          <w:sz w:val="24"/>
          <w:szCs w:val="24"/>
          <w:lang w:bidi="es-ES"/>
        </w:rPr>
        <w:drawing>
          <wp:anchor distT="0" distB="0" distL="114300" distR="114300" simplePos="0" relativeHeight="251658240" behindDoc="1" locked="0" layoutInCell="1" allowOverlap="1" wp14:anchorId="2B905E42" wp14:editId="6B39BC0D">
            <wp:simplePos x="0" y="0"/>
            <wp:positionH relativeFrom="page">
              <wp:posOffset>-1275715</wp:posOffset>
            </wp:positionH>
            <wp:positionV relativeFrom="page">
              <wp:posOffset>0</wp:posOffset>
            </wp:positionV>
            <wp:extent cx="11913769" cy="6667500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90" b="12690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913769" cy="666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2A7" w:rsidRPr="00197AA7">
        <w:rPr>
          <w:rFonts w:ascii="Arial Narrow" w:hAnsi="Arial Narrow"/>
          <w:noProof/>
          <w:color w:val="auto"/>
          <w:sz w:val="24"/>
          <w:szCs w:val="24"/>
          <w:lang w:bidi="es-ES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3085198" wp14:editId="0A9BCA74">
                <wp:simplePos x="0" y="0"/>
                <wp:positionH relativeFrom="column">
                  <wp:posOffset>-202474</wp:posOffset>
                </wp:positionH>
                <wp:positionV relativeFrom="page">
                  <wp:posOffset>938150</wp:posOffset>
                </wp:positionV>
                <wp:extent cx="3938905" cy="8657111"/>
                <wp:effectExtent l="0" t="0" r="4445" b="0"/>
                <wp:wrapNone/>
                <wp:docPr id="3" name="Rectángulo 3" descr="rectángulo blanco para texto en portad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8905" cy="865711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B90870" id="Rectángulo 3" o:spid="_x0000_s1026" alt="rectángulo blanco para texto en portada" style="position:absolute;margin-left:-15.95pt;margin-top:73.85pt;width:310.15pt;height:681.6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" fillcolor="white [3212]" stroked="f" strokeweight="2pt">
                <w10:wrap anchory="page"/>
              </v:rect>
            </w:pict>
          </mc:Fallback>
        </mc:AlternateContent>
      </w:r>
      <w:r w:rsidR="00C82409" w:rsidRPr="00197AA7">
        <w:rPr>
          <w:rFonts w:ascii="Arial Narrow" w:hAnsi="Arial Narrow"/>
          <w:noProof/>
          <w:color w:val="auto"/>
          <w:sz w:val="24"/>
          <w:szCs w:val="24"/>
        </w:rPr>
        <w:tab/>
      </w:r>
      <w:r w:rsidR="00C82409" w:rsidRPr="00197AA7">
        <w:rPr>
          <w:rFonts w:ascii="Arial Narrow" w:hAnsi="Arial Narrow"/>
          <w:noProof/>
          <w:color w:val="auto"/>
          <w:sz w:val="24"/>
          <w:szCs w:val="24"/>
        </w:rPr>
        <w:tab/>
      </w:r>
    </w:p>
    <w:tbl>
      <w:tblPr>
        <w:tblpPr w:leftFromText="180" w:rightFromText="180" w:vertAnchor="text" w:horzAnchor="margin" w:tblpY="-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80"/>
      </w:tblGrid>
      <w:tr w:rsidR="00197AA7" w:rsidRPr="00197AA7" w14:paraId="0C5D5917" w14:textId="77777777" w:rsidTr="00AB02A7">
        <w:trPr>
          <w:trHeight w:val="1894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4BD7D33E" w14:textId="2B1C1E35" w:rsidR="00D077E9" w:rsidRPr="00197AA7" w:rsidRDefault="00C82409" w:rsidP="00AB02A7">
            <w:pPr>
              <w:rPr>
                <w:rFonts w:ascii="Arial Narrow" w:hAnsi="Arial Narrow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/>
                <w:noProof/>
                <w:color w:val="auto"/>
                <w:sz w:val="24"/>
                <w:szCs w:val="24"/>
                <w:lang w:bidi="es-ES"/>
              </w:rPr>
              <mc:AlternateContent>
                <mc:Choice Requires="wps">
                  <w:drawing>
                    <wp:inline distT="0" distB="0" distL="0" distR="0" wp14:anchorId="70BFA148" wp14:editId="029B32AF">
                      <wp:extent cx="3528695" cy="1885950"/>
                      <wp:effectExtent l="0" t="0" r="0" b="0"/>
                      <wp:docPr id="8" name="Cuadro de texto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28695" cy="1885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5C02DC7" w14:textId="0371CFB5" w:rsidR="00C82409" w:rsidRPr="007A1F82" w:rsidRDefault="009F7FB3" w:rsidP="00C82409">
                                  <w:pPr>
                                    <w:pStyle w:val="Ttulo1"/>
                                    <w:rPr>
                                      <w:rFonts w:ascii="Agency FB" w:hAnsi="Agency FB"/>
                                      <w:sz w:val="48"/>
                                      <w:szCs w:val="48"/>
                                    </w:rPr>
                                  </w:pPr>
                                  <w:r w:rsidRPr="007A1F82">
                                    <w:rPr>
                                      <w:rFonts w:ascii="Agency FB" w:hAnsi="Agency FB"/>
                                      <w:sz w:val="48"/>
                                      <w:szCs w:val="48"/>
                                    </w:rPr>
                                    <w:t>INFORME SOBRE LOS RESULTADOS OBTENIDOS EN</w:t>
                                  </w:r>
                                  <w:r w:rsidR="007A1F82" w:rsidRPr="007A1F82">
                                    <w:rPr>
                                      <w:rFonts w:ascii="Agency FB" w:hAnsi="Agency FB"/>
                                      <w:sz w:val="48"/>
                                      <w:szCs w:val="48"/>
                                    </w:rPr>
                                    <w:t xml:space="preserve"> EL</w:t>
                                  </w:r>
                                  <w:r w:rsidR="00DA204B">
                                    <w:rPr>
                                      <w:rFonts w:ascii="Agency FB" w:hAnsi="Agency FB"/>
                                      <w:sz w:val="48"/>
                                      <w:szCs w:val="48"/>
                                    </w:rPr>
                                    <w:t xml:space="preserve"> </w:t>
                                  </w:r>
                                  <w:r w:rsidR="00C82409" w:rsidRPr="007A1F82">
                                    <w:rPr>
                                      <w:rFonts w:ascii="Agency FB" w:hAnsi="Agency FB"/>
                                      <w:sz w:val="48"/>
                                      <w:szCs w:val="48"/>
                                      <w:lang w:val="es-CO"/>
                                    </w:rPr>
                                    <w:t>CUESTIONARIO</w:t>
                                  </w:r>
                                  <w:r w:rsidR="00C82409" w:rsidRPr="007A1F82">
                                    <w:rPr>
                                      <w:rFonts w:ascii="Agency FB" w:hAnsi="Agency FB"/>
                                      <w:sz w:val="48"/>
                                      <w:szCs w:val="48"/>
                                    </w:rPr>
                                    <w:t xml:space="preserve"> SOBRE EL CONTEXTO SOCIAL Y FAMILIAR</w:t>
                                  </w:r>
                                </w:p>
                                <w:p w14:paraId="48A91B50" w14:textId="77777777" w:rsidR="00C82409" w:rsidRPr="007A1F82" w:rsidRDefault="00C82409" w:rsidP="00C82409">
                                  <w:pPr>
                                    <w:rPr>
                                      <w:rFonts w:ascii="Agency FB" w:hAnsi="Agency FB"/>
                                      <w:sz w:val="48"/>
                                      <w:szCs w:val="48"/>
                                      <w:lang w:val="es-MX"/>
                                    </w:rPr>
                                  </w:pPr>
                                  <w:r w:rsidRPr="007A1F82">
                                    <w:rPr>
                                      <w:rFonts w:ascii="Agency FB" w:hAnsi="Agency FB"/>
                                      <w:sz w:val="48"/>
                                      <w:szCs w:val="48"/>
                                      <w:lang w:val="es-MX"/>
                                    </w:rPr>
                                    <w:t xml:space="preserve"> </w:t>
                                  </w:r>
                                </w:p>
                                <w:p w14:paraId="1A8994BF" w14:textId="77777777" w:rsidR="00C82409" w:rsidRPr="007A1F82" w:rsidRDefault="00C82409" w:rsidP="00C82409">
                                  <w:pPr>
                                    <w:pStyle w:val="Ttulo"/>
                                    <w:spacing w:after="0"/>
                                    <w:rPr>
                                      <w:rFonts w:ascii="Agency FB" w:hAnsi="Agency FB"/>
                                      <w:sz w:val="40"/>
                                      <w:szCs w:val="40"/>
                                      <w:lang w:val="es-MX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70BFA14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8" o:spid="_x0000_s1026" type="#_x0000_t202" style="width:277.85pt;height:14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" filled="f" stroked="f" strokeweight=".5pt">
                      <v:textbox>
                        <w:txbxContent>
                          <w:p w14:paraId="55C02DC7" w14:textId="0371CFB5" w:rsidR="00C82409" w:rsidRPr="007A1F82" w:rsidRDefault="009F7FB3" w:rsidP="00C82409">
                            <w:pPr>
                              <w:pStyle w:val="Ttulo1"/>
                              <w:rPr>
                                <w:rFonts w:ascii="Agency FB" w:hAnsi="Agency FB"/>
                                <w:sz w:val="48"/>
                                <w:szCs w:val="48"/>
                              </w:rPr>
                            </w:pPr>
                            <w:r w:rsidRPr="007A1F82">
                              <w:rPr>
                                <w:rFonts w:ascii="Agency FB" w:hAnsi="Agency FB"/>
                                <w:sz w:val="48"/>
                                <w:szCs w:val="48"/>
                              </w:rPr>
                              <w:t>INFORME SOBRE LOS RESULTADOS OBTENIDOS EN</w:t>
                            </w:r>
                            <w:r w:rsidR="007A1F82" w:rsidRPr="007A1F82">
                              <w:rPr>
                                <w:rFonts w:ascii="Agency FB" w:hAnsi="Agency FB"/>
                                <w:sz w:val="48"/>
                                <w:szCs w:val="48"/>
                              </w:rPr>
                              <w:t xml:space="preserve"> EL</w:t>
                            </w:r>
                            <w:r w:rsidR="00DA204B">
                              <w:rPr>
                                <w:rFonts w:ascii="Agency FB" w:hAnsi="Agency FB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C82409" w:rsidRPr="007A1F82">
                              <w:rPr>
                                <w:rFonts w:ascii="Agency FB" w:hAnsi="Agency FB"/>
                                <w:sz w:val="48"/>
                                <w:szCs w:val="48"/>
                                <w:lang w:val="es-CO"/>
                              </w:rPr>
                              <w:t>CUESTIONARIO</w:t>
                            </w:r>
                            <w:r w:rsidR="00C82409" w:rsidRPr="007A1F82">
                              <w:rPr>
                                <w:rFonts w:ascii="Agency FB" w:hAnsi="Agency FB"/>
                                <w:sz w:val="48"/>
                                <w:szCs w:val="48"/>
                              </w:rPr>
                              <w:t xml:space="preserve"> SOBRE EL CONTEXTO SOCIAL Y FAMILIAR</w:t>
                            </w:r>
                          </w:p>
                          <w:p w14:paraId="48A91B50" w14:textId="77777777" w:rsidR="00C82409" w:rsidRPr="007A1F82" w:rsidRDefault="00C82409" w:rsidP="00C82409">
                            <w:pPr>
                              <w:rPr>
                                <w:rFonts w:ascii="Agency FB" w:hAnsi="Agency FB"/>
                                <w:sz w:val="48"/>
                                <w:szCs w:val="48"/>
                                <w:lang w:val="es-MX"/>
                              </w:rPr>
                            </w:pPr>
                            <w:r w:rsidRPr="007A1F82">
                              <w:rPr>
                                <w:rFonts w:ascii="Agency FB" w:hAnsi="Agency FB"/>
                                <w:sz w:val="48"/>
                                <w:szCs w:val="48"/>
                                <w:lang w:val="es-MX"/>
                              </w:rPr>
                              <w:t xml:space="preserve"> </w:t>
                            </w:r>
                          </w:p>
                          <w:p w14:paraId="1A8994BF" w14:textId="77777777" w:rsidR="00C82409" w:rsidRPr="007A1F82" w:rsidRDefault="00C82409" w:rsidP="00C82409">
                            <w:pPr>
                              <w:pStyle w:val="Ttulo"/>
                              <w:spacing w:after="0"/>
                              <w:rPr>
                                <w:rFonts w:ascii="Agency FB" w:hAnsi="Agency FB"/>
                                <w:sz w:val="40"/>
                                <w:szCs w:val="40"/>
                                <w:lang w:val="es-MX"/>
                              </w:rPr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14:paraId="31CFCFA2" w14:textId="77777777" w:rsidR="00D077E9" w:rsidRPr="00197AA7" w:rsidRDefault="00D077E9" w:rsidP="00AB02A7">
            <w:pPr>
              <w:rPr>
                <w:rFonts w:ascii="Arial Narrow" w:hAnsi="Arial Narrow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/>
                <w:noProof/>
                <w:color w:val="auto"/>
                <w:sz w:val="24"/>
                <w:szCs w:val="24"/>
                <w:lang w:bidi="es-ES"/>
              </w:rPr>
              <mc:AlternateContent>
                <mc:Choice Requires="wps">
                  <w:drawing>
                    <wp:inline distT="0" distB="0" distL="0" distR="0" wp14:anchorId="095D3B7F" wp14:editId="58C031CE">
                      <wp:extent cx="1390918" cy="0"/>
                      <wp:effectExtent l="0" t="19050" r="19050" b="19050"/>
                      <wp:docPr id="5" name="Conector recto 5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90918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50CA57E5" id="Conector recto 5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09.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" strokecolor="#082a75 [3215]" strokeweight="3pt">
                      <w10:anchorlock/>
                    </v:line>
                  </w:pict>
                </mc:Fallback>
              </mc:AlternateContent>
            </w:r>
          </w:p>
        </w:tc>
      </w:tr>
      <w:tr w:rsidR="00197AA7" w:rsidRPr="00197AA7" w14:paraId="5BC1B7F9" w14:textId="77777777" w:rsidTr="004E5FEE">
        <w:trPr>
          <w:trHeight w:val="7303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742F75A9" w14:textId="5DD99A58" w:rsidR="00D077E9" w:rsidRPr="00197AA7" w:rsidRDefault="00C82409" w:rsidP="00AB02A7">
            <w:pPr>
              <w:rPr>
                <w:rFonts w:ascii="Arial Narrow" w:hAnsi="Arial Narrow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/>
                <w:noProof/>
                <w:color w:val="auto"/>
                <w:sz w:val="24"/>
                <w:szCs w:val="24"/>
                <w:lang w:bidi="es-ES"/>
              </w:rPr>
              <mc:AlternateContent>
                <mc:Choice Requires="wps">
                  <w:drawing>
                    <wp:inline distT="0" distB="0" distL="0" distR="0" wp14:anchorId="00030374" wp14:editId="0EA838AF">
                      <wp:extent cx="3528695" cy="1885950"/>
                      <wp:effectExtent l="0" t="0" r="0" b="0"/>
                      <wp:docPr id="6" name="Cuadro de text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28695" cy="1885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70F7E22" w14:textId="634C9521" w:rsidR="00C82409" w:rsidRPr="007A1F82" w:rsidRDefault="00C82409" w:rsidP="00C82409">
                                  <w:pPr>
                                    <w:pStyle w:val="Ttulo1"/>
                                    <w:rPr>
                                      <w:rFonts w:ascii="Agency FB" w:hAnsi="Agency FB"/>
                                      <w:sz w:val="40"/>
                                      <w:szCs w:val="40"/>
                                    </w:rPr>
                                  </w:pPr>
                                  <w:r w:rsidRPr="007A1F82">
                                    <w:rPr>
                                      <w:rFonts w:ascii="Agency FB" w:hAnsi="Agency FB"/>
                                      <w:sz w:val="40"/>
                                      <w:szCs w:val="40"/>
                                      <w:lang w:val="es-CO"/>
                                    </w:rPr>
                                    <w:t>MUNICIPIO</w:t>
                                  </w:r>
                                  <w:r w:rsidR="00DA204B">
                                    <w:rPr>
                                      <w:rFonts w:ascii="Agency FB" w:hAnsi="Agency FB"/>
                                      <w:sz w:val="40"/>
                                      <w:szCs w:val="40"/>
                                      <w:lang w:val="es-CO"/>
                                    </w:rPr>
                                    <w:t>S</w:t>
                                  </w:r>
                                  <w:r w:rsidRPr="007A1F82">
                                    <w:rPr>
                                      <w:rFonts w:ascii="Agency FB" w:hAnsi="Agency FB"/>
                                      <w:sz w:val="40"/>
                                      <w:szCs w:val="40"/>
                                      <w:lang w:val="es-CO"/>
                                    </w:rPr>
                                    <w:t xml:space="preserve"> EL BANCO</w:t>
                                  </w:r>
                                  <w:r w:rsidR="00052390">
                                    <w:rPr>
                                      <w:rFonts w:ascii="Agency FB" w:hAnsi="Agency FB"/>
                                      <w:sz w:val="40"/>
                                      <w:szCs w:val="40"/>
                                      <w:lang w:val="es-CO"/>
                                    </w:rPr>
                                    <w:t>, GUAMAL Y SAN SEBASTI</w:t>
                                  </w:r>
                                  <w:r w:rsidR="00DA204B">
                                    <w:rPr>
                                      <w:rFonts w:ascii="Agency FB" w:hAnsi="Agency FB"/>
                                      <w:sz w:val="40"/>
                                      <w:szCs w:val="40"/>
                                      <w:lang w:val="es-CO"/>
                                    </w:rPr>
                                    <w:t>Á</w:t>
                                  </w:r>
                                  <w:r w:rsidR="00052390">
                                    <w:rPr>
                                      <w:rFonts w:ascii="Agency FB" w:hAnsi="Agency FB"/>
                                      <w:sz w:val="40"/>
                                      <w:szCs w:val="40"/>
                                      <w:lang w:val="es-CO"/>
                                    </w:rPr>
                                    <w:t xml:space="preserve">N </w:t>
                                  </w:r>
                                  <w:r w:rsidR="00DA204B">
                                    <w:rPr>
                                      <w:rFonts w:ascii="Agency FB" w:hAnsi="Agency FB"/>
                                      <w:sz w:val="40"/>
                                      <w:szCs w:val="40"/>
                                      <w:lang w:val="es-CO"/>
                                    </w:rPr>
                                    <w:t>DE BUENAVISTA</w:t>
                                  </w:r>
                                  <w:r w:rsidR="00052390">
                                    <w:rPr>
                                      <w:rFonts w:ascii="Agency FB" w:hAnsi="Agency FB"/>
                                      <w:sz w:val="40"/>
                                      <w:szCs w:val="40"/>
                                      <w:lang w:val="es-CO"/>
                                    </w:rPr>
                                    <w:t>- MAGDALENA</w:t>
                                  </w:r>
                                </w:p>
                                <w:p w14:paraId="7866A5AE" w14:textId="77777777" w:rsidR="00C82409" w:rsidRPr="00A43919" w:rsidRDefault="00C82409" w:rsidP="00C82409">
                                  <w:pPr>
                                    <w:rPr>
                                      <w:rFonts w:ascii="Arial Narrow" w:hAnsi="Arial Narrow"/>
                                      <w:sz w:val="24"/>
                                      <w:szCs w:val="24"/>
                                      <w:lang w:val="es-MX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24"/>
                                      <w:szCs w:val="24"/>
                                      <w:lang w:val="es-MX"/>
                                    </w:rPr>
                                    <w:t xml:space="preserve"> </w:t>
                                  </w:r>
                                </w:p>
                                <w:p w14:paraId="14EF016B" w14:textId="77777777" w:rsidR="00C82409" w:rsidRPr="000711AA" w:rsidRDefault="00C82409" w:rsidP="00C82409">
                                  <w:pPr>
                                    <w:pStyle w:val="Ttulo"/>
                                    <w:spacing w:after="0"/>
                                    <w:rPr>
                                      <w:lang w:val="es-MX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0030374" id="Cuadro de texto 6" o:spid="_x0000_s1027" type="#_x0000_t202" style="width:277.85pt;height:14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" filled="f" stroked="f" strokeweight=".5pt">
                      <v:textbox>
                        <w:txbxContent>
                          <w:p w14:paraId="070F7E22" w14:textId="634C9521" w:rsidR="00C82409" w:rsidRPr="007A1F82" w:rsidRDefault="00C82409" w:rsidP="00C82409">
                            <w:pPr>
                              <w:pStyle w:val="Ttulo1"/>
                              <w:rPr>
                                <w:rFonts w:ascii="Agency FB" w:hAnsi="Agency FB"/>
                                <w:sz w:val="40"/>
                                <w:szCs w:val="40"/>
                              </w:rPr>
                            </w:pPr>
                            <w:r w:rsidRPr="007A1F82">
                              <w:rPr>
                                <w:rFonts w:ascii="Agency FB" w:hAnsi="Agency FB"/>
                                <w:sz w:val="40"/>
                                <w:szCs w:val="40"/>
                                <w:lang w:val="es-CO"/>
                              </w:rPr>
                              <w:t>MUNICIPIO</w:t>
                            </w:r>
                            <w:r w:rsidR="00DA204B">
                              <w:rPr>
                                <w:rFonts w:ascii="Agency FB" w:hAnsi="Agency FB"/>
                                <w:sz w:val="40"/>
                                <w:szCs w:val="40"/>
                                <w:lang w:val="es-CO"/>
                              </w:rPr>
                              <w:t>S</w:t>
                            </w:r>
                            <w:r w:rsidRPr="007A1F82">
                              <w:rPr>
                                <w:rFonts w:ascii="Agency FB" w:hAnsi="Agency FB"/>
                                <w:sz w:val="40"/>
                                <w:szCs w:val="40"/>
                                <w:lang w:val="es-CO"/>
                              </w:rPr>
                              <w:t xml:space="preserve"> EL BANCO</w:t>
                            </w:r>
                            <w:r w:rsidR="00052390">
                              <w:rPr>
                                <w:rFonts w:ascii="Agency FB" w:hAnsi="Agency FB"/>
                                <w:sz w:val="40"/>
                                <w:szCs w:val="40"/>
                                <w:lang w:val="es-CO"/>
                              </w:rPr>
                              <w:t>, GUAMAL Y SAN SEBASTI</w:t>
                            </w:r>
                            <w:r w:rsidR="00DA204B">
                              <w:rPr>
                                <w:rFonts w:ascii="Agency FB" w:hAnsi="Agency FB"/>
                                <w:sz w:val="40"/>
                                <w:szCs w:val="40"/>
                                <w:lang w:val="es-CO"/>
                              </w:rPr>
                              <w:t>Á</w:t>
                            </w:r>
                            <w:r w:rsidR="00052390">
                              <w:rPr>
                                <w:rFonts w:ascii="Agency FB" w:hAnsi="Agency FB"/>
                                <w:sz w:val="40"/>
                                <w:szCs w:val="40"/>
                                <w:lang w:val="es-CO"/>
                              </w:rPr>
                              <w:t xml:space="preserve">N </w:t>
                            </w:r>
                            <w:r w:rsidR="00DA204B">
                              <w:rPr>
                                <w:rFonts w:ascii="Agency FB" w:hAnsi="Agency FB"/>
                                <w:sz w:val="40"/>
                                <w:szCs w:val="40"/>
                                <w:lang w:val="es-CO"/>
                              </w:rPr>
                              <w:t>DE BUENAVISTA</w:t>
                            </w:r>
                            <w:r w:rsidR="00052390">
                              <w:rPr>
                                <w:rFonts w:ascii="Agency FB" w:hAnsi="Agency FB"/>
                                <w:sz w:val="40"/>
                                <w:szCs w:val="40"/>
                                <w:lang w:val="es-CO"/>
                              </w:rPr>
                              <w:t>- MAGDALENA</w:t>
                            </w:r>
                          </w:p>
                          <w:p w14:paraId="7866A5AE" w14:textId="77777777" w:rsidR="00C82409" w:rsidRPr="00A43919" w:rsidRDefault="00C82409" w:rsidP="00C82409">
                            <w:pPr>
                              <w:rPr>
                                <w:rFonts w:ascii="Arial Narrow" w:hAnsi="Arial Narrow"/>
                                <w:sz w:val="24"/>
                                <w:szCs w:val="24"/>
                                <w:lang w:val="es-MX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24"/>
                                <w:szCs w:val="24"/>
                                <w:lang w:val="es-MX"/>
                              </w:rPr>
                              <w:t xml:space="preserve"> </w:t>
                            </w:r>
                          </w:p>
                          <w:p w14:paraId="14EF016B" w14:textId="77777777" w:rsidR="00C82409" w:rsidRPr="000711AA" w:rsidRDefault="00C82409" w:rsidP="00C82409">
                            <w:pPr>
                              <w:pStyle w:val="Ttulo"/>
                              <w:spacing w:after="0"/>
                              <w:rPr>
                                <w:lang w:val="es-MX"/>
                              </w:rPr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197AA7" w:rsidRPr="00197AA7" w14:paraId="1592B6F3" w14:textId="77777777" w:rsidTr="00AB02A7">
        <w:trPr>
          <w:trHeight w:val="2438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7F73DDBD" w14:textId="3BF7CCA7" w:rsidR="00DB0AF3" w:rsidRPr="00197AA7" w:rsidRDefault="00DB0AF3" w:rsidP="00DB0AF3">
            <w:pPr>
              <w:rPr>
                <w:rFonts w:ascii="Arial Narrow" w:hAnsi="Arial Narrow"/>
                <w:noProof/>
                <w:color w:val="auto"/>
                <w:sz w:val="24"/>
                <w:szCs w:val="24"/>
              </w:rPr>
            </w:pPr>
          </w:p>
          <w:p w14:paraId="552F606A" w14:textId="77777777" w:rsidR="00D077E9" w:rsidRPr="00197AA7" w:rsidRDefault="00D077E9" w:rsidP="00DB0AF3">
            <w:pPr>
              <w:rPr>
                <w:rFonts w:ascii="Arial Narrow" w:hAnsi="Arial Narrow"/>
                <w:noProof/>
                <w:color w:val="auto"/>
                <w:sz w:val="24"/>
                <w:szCs w:val="24"/>
              </w:rPr>
            </w:pPr>
          </w:p>
        </w:tc>
      </w:tr>
    </w:tbl>
    <w:p w14:paraId="38814618" w14:textId="2C72E6C8" w:rsidR="00D077E9" w:rsidRPr="00197AA7" w:rsidRDefault="00AB02A7">
      <w:pPr>
        <w:spacing w:after="200"/>
        <w:rPr>
          <w:rFonts w:ascii="Arial Narrow" w:hAnsi="Arial Narrow"/>
          <w:noProof/>
          <w:color w:val="auto"/>
          <w:sz w:val="24"/>
          <w:szCs w:val="24"/>
        </w:rPr>
      </w:pPr>
      <w:r w:rsidRPr="00197AA7">
        <w:rPr>
          <w:rFonts w:ascii="Arial Narrow" w:hAnsi="Arial Narrow"/>
          <w:noProof/>
          <w:color w:val="auto"/>
          <w:sz w:val="24"/>
          <w:szCs w:val="24"/>
          <w:lang w:bidi="es-ES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209DCB73" wp14:editId="6376F492">
                <wp:simplePos x="0" y="0"/>
                <wp:positionH relativeFrom="column">
                  <wp:posOffset>-1122030</wp:posOffset>
                </wp:positionH>
                <wp:positionV relativeFrom="page">
                  <wp:posOffset>6667500</wp:posOffset>
                </wp:positionV>
                <wp:extent cx="7760970" cy="4019550"/>
                <wp:effectExtent l="0" t="0" r="0" b="0"/>
                <wp:wrapNone/>
                <wp:docPr id="2" name="Rectángulo 2" descr="rectángulo de color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0970" cy="4019550"/>
                        </a:xfrm>
                        <a:prstGeom prst="rect">
                          <a:avLst/>
                        </a:prstGeom>
                        <a:blipFill>
                          <a:blip r:embed="rId8"/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E301F5" id="Rectángulo 2" o:spid="_x0000_s1026" alt="rectángulo de color" style="position:absolute;margin-left:-88.35pt;margin-top:525pt;width:611.1pt;height:316.5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" stroked="f" strokeweight="2pt">
                <v:fill r:id="rId9" o:title="rectángulo de color" recolor="t" rotate="t" type="tile"/>
                <w10:wrap anchory="page"/>
              </v:rect>
            </w:pict>
          </mc:Fallback>
        </mc:AlternateContent>
      </w:r>
      <w:r w:rsidR="00D077E9" w:rsidRPr="00197AA7">
        <w:rPr>
          <w:rFonts w:ascii="Arial Narrow" w:hAnsi="Arial Narrow"/>
          <w:noProof/>
          <w:color w:val="auto"/>
          <w:sz w:val="24"/>
          <w:szCs w:val="24"/>
          <w:lang w:bidi="es-ES"/>
        </w:rPr>
        <w:br w:type="page"/>
      </w:r>
    </w:p>
    <w:p w14:paraId="7EF8780E" w14:textId="77777777" w:rsidR="00197AA7" w:rsidRPr="00197AA7" w:rsidRDefault="00197AA7" w:rsidP="00197AA7">
      <w:pPr>
        <w:pStyle w:val="Default"/>
        <w:spacing w:line="276" w:lineRule="auto"/>
        <w:jc w:val="both"/>
        <w:rPr>
          <w:rFonts w:ascii="Arial Narrow" w:eastAsiaTheme="minorEastAsia" w:hAnsi="Arial Narrow" w:cstheme="minorHAnsi"/>
          <w:bCs/>
          <w:noProof/>
          <w:color w:val="auto"/>
        </w:rPr>
      </w:pPr>
    </w:p>
    <w:p w14:paraId="033D6575" w14:textId="2FEF00A5" w:rsidR="001F172A" w:rsidRPr="00197AA7" w:rsidRDefault="001F172A" w:rsidP="00197AA7">
      <w:pPr>
        <w:pStyle w:val="Default"/>
        <w:spacing w:line="360" w:lineRule="auto"/>
        <w:jc w:val="both"/>
        <w:rPr>
          <w:rFonts w:ascii="Arial Narrow" w:hAnsi="Arial Narrow" w:cstheme="minorHAnsi"/>
          <w:color w:val="auto"/>
        </w:rPr>
      </w:pPr>
      <w:r w:rsidRPr="00197AA7">
        <w:rPr>
          <w:rFonts w:ascii="Arial Narrow" w:eastAsiaTheme="minorEastAsia" w:hAnsi="Arial Narrow" w:cstheme="minorHAnsi"/>
          <w:bCs/>
          <w:noProof/>
          <w:color w:val="auto"/>
        </w:rPr>
        <w:t xml:space="preserve">Una vez desarrollado el analisis de la población objetivo para </w:t>
      </w:r>
      <w:r w:rsidRPr="00197AA7">
        <w:rPr>
          <w:rFonts w:ascii="Arial Narrow" w:hAnsi="Arial Narrow" w:cstheme="minorHAnsi"/>
          <w:color w:val="auto"/>
        </w:rPr>
        <w:t xml:space="preserve">el desarrollo del levantamiento de información socio-ambiental y la formulación de una (1) propuesta de medidas de adaptación, de captura de carbono y reducción de emisiones en el área de influencia de la cuenca del río bajo cesar - ciénaga de </w:t>
      </w:r>
      <w:proofErr w:type="spellStart"/>
      <w:r w:rsidRPr="00197AA7">
        <w:rPr>
          <w:rFonts w:ascii="Arial Narrow" w:hAnsi="Arial Narrow" w:cstheme="minorHAnsi"/>
          <w:color w:val="auto"/>
        </w:rPr>
        <w:t>zapatosa</w:t>
      </w:r>
      <w:proofErr w:type="spellEnd"/>
      <w:r w:rsidRPr="00197AA7">
        <w:rPr>
          <w:rFonts w:ascii="Arial Narrow" w:hAnsi="Arial Narrow" w:cstheme="minorHAnsi"/>
          <w:color w:val="auto"/>
        </w:rPr>
        <w:t xml:space="preserve"> (BC-CZ 2805-02). Y buscando la identificación a partir de la recopilación de información de ecosistemas con potencial de recuperación para ayudar a que las emisiones de dióxido de carbono producidas por la deforestación y degradación de bosques, se reduzcan y así atenuar el Cambio Climático. Dicha identificación deberá comprender la vinculación de la comunidad a través de mesas de trabajo colaborativas. </w:t>
      </w:r>
    </w:p>
    <w:p w14:paraId="4227DF06" w14:textId="77777777" w:rsidR="00197AA7" w:rsidRPr="00197AA7" w:rsidRDefault="00197AA7" w:rsidP="00197AA7">
      <w:pPr>
        <w:pStyle w:val="Default"/>
        <w:spacing w:line="360" w:lineRule="auto"/>
        <w:jc w:val="both"/>
        <w:rPr>
          <w:rFonts w:ascii="Arial Narrow" w:hAnsi="Arial Narrow" w:cstheme="minorHAnsi"/>
          <w:color w:val="auto"/>
        </w:rPr>
      </w:pPr>
    </w:p>
    <w:p w14:paraId="09233D54" w14:textId="3F8996CA" w:rsidR="001F172A" w:rsidRPr="00197AA7" w:rsidRDefault="001F172A" w:rsidP="00197AA7">
      <w:pPr>
        <w:pStyle w:val="Ttulo2"/>
        <w:spacing w:line="360" w:lineRule="auto"/>
        <w:jc w:val="both"/>
        <w:rPr>
          <w:rFonts w:ascii="Arial Narrow" w:hAnsi="Arial Narrow" w:cstheme="minorHAnsi"/>
          <w:color w:val="auto"/>
          <w:sz w:val="24"/>
          <w:szCs w:val="24"/>
        </w:rPr>
      </w:pPr>
      <w:bookmarkStart w:id="0" w:name="_Hlk103101375"/>
      <w:r w:rsidRPr="00197AA7">
        <w:rPr>
          <w:rFonts w:ascii="Arial Narrow" w:hAnsi="Arial Narrow" w:cstheme="minorHAnsi"/>
          <w:color w:val="auto"/>
          <w:sz w:val="24"/>
          <w:szCs w:val="24"/>
        </w:rPr>
        <w:t xml:space="preserve">Cumpliendo con los lineamientos mediante los cuales se está llevando a cabo la formulación de la Estrategia Nacional de Reducción de Emisiones por Deforestación y Degradación Forestal - REDD+. </w:t>
      </w:r>
    </w:p>
    <w:bookmarkEnd w:id="0"/>
    <w:p w14:paraId="1C6AA491" w14:textId="1D22A12E" w:rsidR="00C73A85" w:rsidRPr="00197AA7" w:rsidRDefault="00C73A85" w:rsidP="00197AA7">
      <w:pPr>
        <w:spacing w:line="360" w:lineRule="auto"/>
        <w:rPr>
          <w:rFonts w:ascii="Arial Narrow" w:hAnsi="Arial Narrow" w:cs="Calibri"/>
          <w:b w:val="0"/>
          <w:bCs/>
          <w:noProof/>
          <w:color w:val="auto"/>
          <w:sz w:val="24"/>
          <w:szCs w:val="24"/>
        </w:rPr>
      </w:pPr>
      <w:r w:rsidRPr="00197AA7">
        <w:rPr>
          <w:rFonts w:ascii="Arial Narrow" w:hAnsi="Arial Narrow" w:cs="Calibri"/>
          <w:b w:val="0"/>
          <w:bCs/>
          <w:noProof/>
          <w:color w:val="auto"/>
          <w:sz w:val="24"/>
          <w:szCs w:val="24"/>
        </w:rPr>
        <w:t xml:space="preserve">Se </w:t>
      </w:r>
      <w:sdt>
        <w:sdtPr>
          <w:rPr>
            <w:rFonts w:ascii="Arial Narrow" w:hAnsi="Arial Narrow" w:cs="Calibri"/>
            <w:b w:val="0"/>
            <w:bCs/>
            <w:noProof/>
            <w:color w:val="auto"/>
            <w:sz w:val="24"/>
            <w:szCs w:val="24"/>
          </w:rPr>
          <w:id w:val="1660650702"/>
          <w:placeholder>
            <w:docPart w:val="3F28764F363B4829B7E73A27F60A8917"/>
          </w:placeholder>
          <w15:appearance w15:val="hidden"/>
        </w:sdtPr>
        <w:sdtEndPr/>
        <w:sdtContent>
          <w:r w:rsidRPr="00197AA7">
            <w:rPr>
              <w:rFonts w:ascii="Arial Narrow" w:hAnsi="Arial Narrow" w:cs="Calibri"/>
              <w:b w:val="0"/>
              <w:bCs/>
              <w:noProof/>
              <w:color w:val="auto"/>
              <w:sz w:val="24"/>
              <w:szCs w:val="24"/>
            </w:rPr>
            <w:t>presenta informe sobre los resultados obtenidos en el aplicación del cuestionario sobre el contexto social y familiar en las siguientes locaciones</w:t>
          </w:r>
        </w:sdtContent>
      </w:sdt>
      <w:r w:rsidRPr="00197AA7">
        <w:rPr>
          <w:rFonts w:ascii="Arial Narrow" w:hAnsi="Arial Narrow" w:cs="Calibri"/>
          <w:b w:val="0"/>
          <w:bCs/>
          <w:noProof/>
          <w:color w:val="auto"/>
          <w:sz w:val="24"/>
          <w:szCs w:val="24"/>
        </w:rPr>
        <w:t xml:space="preserve">:   </w:t>
      </w:r>
    </w:p>
    <w:p w14:paraId="548E315C" w14:textId="77777777" w:rsidR="00197AA7" w:rsidRPr="00197AA7" w:rsidRDefault="00197AA7" w:rsidP="00C73A85">
      <w:pPr>
        <w:rPr>
          <w:rFonts w:ascii="Arial Narrow" w:hAnsi="Arial Narrow"/>
          <w:b w:val="0"/>
          <w:bCs/>
          <w:color w:val="auto"/>
          <w:sz w:val="24"/>
          <w:szCs w:val="24"/>
        </w:rPr>
      </w:pPr>
    </w:p>
    <w:tbl>
      <w:tblPr>
        <w:tblStyle w:val="Tablaconcuadrcula5oscura-nfasis6"/>
        <w:tblW w:w="7972" w:type="dxa"/>
        <w:tblLook w:val="04A0" w:firstRow="1" w:lastRow="0" w:firstColumn="1" w:lastColumn="0" w:noHBand="0" w:noVBand="1"/>
      </w:tblPr>
      <w:tblGrid>
        <w:gridCol w:w="5032"/>
        <w:gridCol w:w="2940"/>
      </w:tblGrid>
      <w:tr w:rsidR="00197AA7" w:rsidRPr="00197AA7" w14:paraId="22477BBF" w14:textId="77777777" w:rsidTr="00197A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2" w:type="dxa"/>
            <w:noWrap/>
            <w:hideMark/>
          </w:tcPr>
          <w:p w14:paraId="172142C2" w14:textId="77777777" w:rsidR="00C73A85" w:rsidRPr="00197AA7" w:rsidRDefault="00C73A85" w:rsidP="00C73A85">
            <w:pPr>
              <w:jc w:val="center"/>
              <w:rPr>
                <w:rFonts w:ascii="Arial Narrow" w:eastAsia="Times New Roman" w:hAnsi="Arial Narrow" w:cs="Calibri"/>
                <w:bCs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MUNICIPIO</w:t>
            </w:r>
          </w:p>
        </w:tc>
        <w:tc>
          <w:tcPr>
            <w:tcW w:w="2940" w:type="dxa"/>
            <w:noWrap/>
            <w:hideMark/>
          </w:tcPr>
          <w:p w14:paraId="720AC57F" w14:textId="77777777" w:rsidR="00C73A85" w:rsidRPr="00197AA7" w:rsidRDefault="00C73A85" w:rsidP="00C73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VEREDA</w:t>
            </w:r>
          </w:p>
        </w:tc>
      </w:tr>
      <w:tr w:rsidR="00197AA7" w:rsidRPr="00197AA7" w14:paraId="51547235" w14:textId="77777777" w:rsidTr="00197A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2" w:type="dxa"/>
            <w:noWrap/>
            <w:hideMark/>
          </w:tcPr>
          <w:p w14:paraId="2B63035D" w14:textId="77777777" w:rsidR="00C73A85" w:rsidRPr="00197AA7" w:rsidRDefault="00C73A85" w:rsidP="00C73A85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EL BANCO</w:t>
            </w:r>
          </w:p>
        </w:tc>
        <w:tc>
          <w:tcPr>
            <w:tcW w:w="2940" w:type="dxa"/>
            <w:noWrap/>
            <w:hideMark/>
          </w:tcPr>
          <w:p w14:paraId="1084CA60" w14:textId="77777777" w:rsidR="00C73A85" w:rsidRPr="00197AA7" w:rsidRDefault="00C73A85" w:rsidP="00C73A8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PUEBLO NUEVO</w:t>
            </w:r>
          </w:p>
        </w:tc>
      </w:tr>
      <w:tr w:rsidR="00197AA7" w:rsidRPr="00197AA7" w14:paraId="469634BB" w14:textId="77777777" w:rsidTr="00197AA7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2" w:type="dxa"/>
            <w:noWrap/>
            <w:hideMark/>
          </w:tcPr>
          <w:p w14:paraId="2FAE30F9" w14:textId="77777777" w:rsidR="00C73A85" w:rsidRPr="00197AA7" w:rsidRDefault="00C73A85" w:rsidP="00C73A85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EL BANCO</w:t>
            </w:r>
          </w:p>
        </w:tc>
        <w:tc>
          <w:tcPr>
            <w:tcW w:w="2940" w:type="dxa"/>
            <w:noWrap/>
            <w:hideMark/>
          </w:tcPr>
          <w:p w14:paraId="48999281" w14:textId="77777777" w:rsidR="00C73A85" w:rsidRPr="00197AA7" w:rsidRDefault="00C73A85" w:rsidP="00C73A8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MENCHIQUEJO</w:t>
            </w:r>
          </w:p>
        </w:tc>
      </w:tr>
      <w:tr w:rsidR="00197AA7" w:rsidRPr="00197AA7" w14:paraId="10F85C5F" w14:textId="77777777" w:rsidTr="00197A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2" w:type="dxa"/>
            <w:noWrap/>
            <w:hideMark/>
          </w:tcPr>
          <w:p w14:paraId="0B71C9EC" w14:textId="77777777" w:rsidR="00C73A85" w:rsidRPr="00197AA7" w:rsidRDefault="00C73A85" w:rsidP="00C73A85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EL BANCO</w:t>
            </w:r>
          </w:p>
        </w:tc>
        <w:tc>
          <w:tcPr>
            <w:tcW w:w="2940" w:type="dxa"/>
            <w:noWrap/>
            <w:hideMark/>
          </w:tcPr>
          <w:p w14:paraId="275C0A00" w14:textId="77777777" w:rsidR="00C73A85" w:rsidRPr="00197AA7" w:rsidRDefault="00C73A85" w:rsidP="00C73A8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PUEBLO BELLO</w:t>
            </w:r>
          </w:p>
        </w:tc>
      </w:tr>
      <w:tr w:rsidR="00197AA7" w:rsidRPr="00197AA7" w14:paraId="08C909A4" w14:textId="77777777" w:rsidTr="00197AA7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2" w:type="dxa"/>
            <w:noWrap/>
            <w:hideMark/>
          </w:tcPr>
          <w:p w14:paraId="22FC6F19" w14:textId="77777777" w:rsidR="00C73A85" w:rsidRPr="00197AA7" w:rsidRDefault="00C73A85" w:rsidP="00C73A85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EL BANCO</w:t>
            </w:r>
          </w:p>
        </w:tc>
        <w:tc>
          <w:tcPr>
            <w:tcW w:w="2940" w:type="dxa"/>
            <w:noWrap/>
            <w:hideMark/>
          </w:tcPr>
          <w:p w14:paraId="493EC99B" w14:textId="77777777" w:rsidR="00C73A85" w:rsidRPr="00197AA7" w:rsidRDefault="00C73A85" w:rsidP="00C73A8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BOTILLERO</w:t>
            </w:r>
          </w:p>
        </w:tc>
      </w:tr>
      <w:tr w:rsidR="00197AA7" w:rsidRPr="00197AA7" w14:paraId="755D8F5E" w14:textId="77777777" w:rsidTr="00197A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2" w:type="dxa"/>
            <w:noWrap/>
            <w:hideMark/>
          </w:tcPr>
          <w:p w14:paraId="23839340" w14:textId="77777777" w:rsidR="00C73A85" w:rsidRPr="00197AA7" w:rsidRDefault="00C73A85" w:rsidP="00C73A85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EL BANCO</w:t>
            </w:r>
          </w:p>
        </w:tc>
        <w:tc>
          <w:tcPr>
            <w:tcW w:w="2940" w:type="dxa"/>
            <w:noWrap/>
            <w:hideMark/>
          </w:tcPr>
          <w:p w14:paraId="09B4BA59" w14:textId="77777777" w:rsidR="00C73A85" w:rsidRPr="00197AA7" w:rsidRDefault="00C73A85" w:rsidP="00C73A8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PUERTO ESTRELLA</w:t>
            </w:r>
          </w:p>
        </w:tc>
      </w:tr>
      <w:tr w:rsidR="00197AA7" w:rsidRPr="00197AA7" w14:paraId="3EDBFCFC" w14:textId="77777777" w:rsidTr="00197AA7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2" w:type="dxa"/>
            <w:noWrap/>
            <w:hideMark/>
          </w:tcPr>
          <w:p w14:paraId="2151FB57" w14:textId="77777777" w:rsidR="00C73A85" w:rsidRPr="00197AA7" w:rsidRDefault="00C73A85" w:rsidP="00C73A85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GUAMAL</w:t>
            </w:r>
          </w:p>
        </w:tc>
        <w:tc>
          <w:tcPr>
            <w:tcW w:w="2940" w:type="dxa"/>
            <w:noWrap/>
            <w:hideMark/>
          </w:tcPr>
          <w:p w14:paraId="61240B8D" w14:textId="77777777" w:rsidR="00C73A85" w:rsidRPr="00197AA7" w:rsidRDefault="00C73A85" w:rsidP="00C73A8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LAS FLORES</w:t>
            </w:r>
          </w:p>
        </w:tc>
      </w:tr>
      <w:tr w:rsidR="00197AA7" w:rsidRPr="00197AA7" w14:paraId="47A5D5D2" w14:textId="77777777" w:rsidTr="00197A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2" w:type="dxa"/>
            <w:noWrap/>
            <w:hideMark/>
          </w:tcPr>
          <w:p w14:paraId="18852472" w14:textId="77777777" w:rsidR="00C73A85" w:rsidRPr="00197AA7" w:rsidRDefault="00C73A85" w:rsidP="00C73A85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GUAMAL</w:t>
            </w:r>
          </w:p>
        </w:tc>
        <w:tc>
          <w:tcPr>
            <w:tcW w:w="2940" w:type="dxa"/>
            <w:noWrap/>
            <w:hideMark/>
          </w:tcPr>
          <w:p w14:paraId="46D3D52C" w14:textId="77777777" w:rsidR="00C73A85" w:rsidRPr="00197AA7" w:rsidRDefault="00C73A85" w:rsidP="00C73A8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CASA TABLA</w:t>
            </w:r>
          </w:p>
        </w:tc>
      </w:tr>
      <w:tr w:rsidR="00197AA7" w:rsidRPr="00197AA7" w14:paraId="74F4B9D4" w14:textId="77777777" w:rsidTr="00197AA7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32" w:type="dxa"/>
            <w:noWrap/>
            <w:hideMark/>
          </w:tcPr>
          <w:p w14:paraId="4008B527" w14:textId="77777777" w:rsidR="00C73A85" w:rsidRPr="00197AA7" w:rsidRDefault="00C73A85" w:rsidP="00C73A85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SAN SEBASTIÁN DE BUENAVISTA</w:t>
            </w:r>
          </w:p>
        </w:tc>
        <w:tc>
          <w:tcPr>
            <w:tcW w:w="2940" w:type="dxa"/>
            <w:noWrap/>
            <w:hideMark/>
          </w:tcPr>
          <w:p w14:paraId="291A672C" w14:textId="77777777" w:rsidR="00C73A85" w:rsidRPr="00197AA7" w:rsidRDefault="00C73A85" w:rsidP="00C73A8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PUEBLO NUEVO</w:t>
            </w:r>
          </w:p>
        </w:tc>
      </w:tr>
    </w:tbl>
    <w:p w14:paraId="2BFE825F" w14:textId="77777777" w:rsidR="00C73A85" w:rsidRPr="00197AA7" w:rsidRDefault="00C73A85" w:rsidP="00C73A85">
      <w:pPr>
        <w:pStyle w:val="Prrafodelista"/>
        <w:spacing w:after="200"/>
        <w:rPr>
          <w:rFonts w:ascii="Arial Narrow" w:hAnsi="Arial Narrow" w:cstheme="minorHAnsi"/>
          <w:noProof/>
          <w:color w:val="auto"/>
          <w:sz w:val="24"/>
          <w:szCs w:val="24"/>
        </w:rPr>
      </w:pPr>
    </w:p>
    <w:p w14:paraId="57B89BF1" w14:textId="59ABD943" w:rsidR="00C73A85" w:rsidRPr="00197AA7" w:rsidRDefault="00C73A85" w:rsidP="00197AA7">
      <w:pPr>
        <w:pStyle w:val="Contenido"/>
        <w:spacing w:line="360" w:lineRule="auto"/>
        <w:jc w:val="both"/>
        <w:rPr>
          <w:rFonts w:ascii="Arial Narrow" w:hAnsi="Arial Narrow" w:cs="Calibri"/>
          <w:color w:val="auto"/>
          <w:sz w:val="24"/>
          <w:szCs w:val="24"/>
        </w:rPr>
      </w:pPr>
      <w:r w:rsidRPr="00197AA7">
        <w:rPr>
          <w:rFonts w:ascii="Arial Narrow" w:hAnsi="Arial Narrow" w:cs="Calibri"/>
          <w:noProof/>
          <w:color w:val="auto"/>
          <w:sz w:val="24"/>
          <w:szCs w:val="24"/>
        </w:rPr>
        <w:t>El cuestionario consta de 25 preguntas adaptadas a las necesidades Cumpliendo con los lineamientos mediante los cuales se está llevando a cabo la formulación de la Estrategia Nacional de Reducción de Emisiones por Deforestación y Degradación Forestal - REDD+., l</w:t>
      </w:r>
      <w:r w:rsidRPr="00197AA7">
        <w:rPr>
          <w:rFonts w:ascii="Arial Narrow" w:hAnsi="Arial Narrow" w:cs="Calibri"/>
          <w:color w:val="auto"/>
          <w:sz w:val="24"/>
          <w:szCs w:val="24"/>
        </w:rPr>
        <w:t>a muestra de población está conformada por 50 familias. La muestra de la población fue por selección aleatoria simple y el tamaño de la muestra estuvo dado por los siguientes datos:</w:t>
      </w:r>
    </w:p>
    <w:p w14:paraId="30BAD6B4" w14:textId="77777777" w:rsidR="0075327C" w:rsidRPr="00197AA7" w:rsidRDefault="0075327C" w:rsidP="00C73A85">
      <w:pPr>
        <w:pStyle w:val="Contenido"/>
        <w:jc w:val="both"/>
        <w:rPr>
          <w:rFonts w:ascii="Arial Narrow" w:hAnsi="Arial Narrow" w:cs="Calibri"/>
          <w:color w:val="auto"/>
          <w:sz w:val="24"/>
          <w:szCs w:val="24"/>
        </w:rPr>
      </w:pPr>
    </w:p>
    <w:tbl>
      <w:tblPr>
        <w:tblStyle w:val="Tablaconcuadrcula5oscura-nfasis6"/>
        <w:tblW w:w="8228" w:type="dxa"/>
        <w:tblLook w:val="04A0" w:firstRow="1" w:lastRow="0" w:firstColumn="1" w:lastColumn="0" w:noHBand="0" w:noVBand="1"/>
      </w:tblPr>
      <w:tblGrid>
        <w:gridCol w:w="3674"/>
        <w:gridCol w:w="2277"/>
        <w:gridCol w:w="2277"/>
      </w:tblGrid>
      <w:tr w:rsidR="00197AA7" w:rsidRPr="00197AA7" w14:paraId="39E8A3B9" w14:textId="77777777" w:rsidTr="00197A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74" w:type="dxa"/>
            <w:noWrap/>
            <w:hideMark/>
          </w:tcPr>
          <w:p w14:paraId="6461A05C" w14:textId="77777777" w:rsidR="0075327C" w:rsidRPr="00197AA7" w:rsidRDefault="0075327C" w:rsidP="0075327C">
            <w:pPr>
              <w:jc w:val="center"/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MUNICIPIO</w:t>
            </w:r>
          </w:p>
        </w:tc>
        <w:tc>
          <w:tcPr>
            <w:tcW w:w="2277" w:type="dxa"/>
            <w:noWrap/>
            <w:hideMark/>
          </w:tcPr>
          <w:p w14:paraId="1051D22D" w14:textId="77777777" w:rsidR="0075327C" w:rsidRPr="00197AA7" w:rsidRDefault="0075327C" w:rsidP="0075327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UNIVERSO</w:t>
            </w:r>
          </w:p>
        </w:tc>
        <w:tc>
          <w:tcPr>
            <w:tcW w:w="2277" w:type="dxa"/>
            <w:noWrap/>
            <w:hideMark/>
          </w:tcPr>
          <w:p w14:paraId="2DF8B947" w14:textId="77777777" w:rsidR="0075327C" w:rsidRPr="00197AA7" w:rsidRDefault="0075327C" w:rsidP="0075327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MUESTRA</w:t>
            </w:r>
          </w:p>
        </w:tc>
      </w:tr>
      <w:tr w:rsidR="00197AA7" w:rsidRPr="00197AA7" w14:paraId="3565E887" w14:textId="77777777" w:rsidTr="00197A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74" w:type="dxa"/>
            <w:noWrap/>
            <w:hideMark/>
          </w:tcPr>
          <w:p w14:paraId="2CDDBC43" w14:textId="6F3C5B99" w:rsidR="0075327C" w:rsidRPr="00197AA7" w:rsidRDefault="0075327C" w:rsidP="0075327C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EL BANCO</w:t>
            </w:r>
          </w:p>
        </w:tc>
        <w:tc>
          <w:tcPr>
            <w:tcW w:w="2277" w:type="dxa"/>
            <w:noWrap/>
            <w:hideMark/>
          </w:tcPr>
          <w:p w14:paraId="518C17D4" w14:textId="77777777" w:rsidR="0075327C" w:rsidRPr="00197AA7" w:rsidRDefault="0075327C" w:rsidP="0075327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730</w:t>
            </w:r>
          </w:p>
        </w:tc>
        <w:tc>
          <w:tcPr>
            <w:tcW w:w="2277" w:type="dxa"/>
            <w:noWrap/>
            <w:hideMark/>
          </w:tcPr>
          <w:p w14:paraId="067AF06B" w14:textId="77777777" w:rsidR="0075327C" w:rsidRPr="00197AA7" w:rsidRDefault="0075327C" w:rsidP="0075327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22</w:t>
            </w:r>
          </w:p>
        </w:tc>
      </w:tr>
      <w:tr w:rsidR="00197AA7" w:rsidRPr="00197AA7" w14:paraId="78372A89" w14:textId="77777777" w:rsidTr="00197AA7">
        <w:trPr>
          <w:trHeight w:val="2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74" w:type="dxa"/>
            <w:noWrap/>
            <w:hideMark/>
          </w:tcPr>
          <w:p w14:paraId="21964A9A" w14:textId="67A52685" w:rsidR="0075327C" w:rsidRPr="00197AA7" w:rsidRDefault="0075327C" w:rsidP="0075327C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GUAMAL</w:t>
            </w:r>
          </w:p>
        </w:tc>
        <w:tc>
          <w:tcPr>
            <w:tcW w:w="2277" w:type="dxa"/>
            <w:noWrap/>
            <w:hideMark/>
          </w:tcPr>
          <w:p w14:paraId="1DB8BB55" w14:textId="77777777" w:rsidR="0075327C" w:rsidRPr="00197AA7" w:rsidRDefault="0075327C" w:rsidP="0075327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1030</w:t>
            </w:r>
          </w:p>
        </w:tc>
        <w:tc>
          <w:tcPr>
            <w:tcW w:w="2277" w:type="dxa"/>
            <w:noWrap/>
            <w:hideMark/>
          </w:tcPr>
          <w:p w14:paraId="52F766FF" w14:textId="77777777" w:rsidR="0075327C" w:rsidRPr="00197AA7" w:rsidRDefault="0075327C" w:rsidP="0075327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31</w:t>
            </w:r>
          </w:p>
        </w:tc>
      </w:tr>
      <w:tr w:rsidR="00197AA7" w:rsidRPr="00197AA7" w14:paraId="08480279" w14:textId="77777777" w:rsidTr="00197A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74" w:type="dxa"/>
            <w:noWrap/>
            <w:hideMark/>
          </w:tcPr>
          <w:p w14:paraId="7767CB2B" w14:textId="358F1159" w:rsidR="0075327C" w:rsidRPr="00197AA7" w:rsidRDefault="0075327C" w:rsidP="0075327C">
            <w:pPr>
              <w:rPr>
                <w:rFonts w:ascii="Arial Narrow" w:eastAsia="Times New Roman" w:hAnsi="Arial Narrow" w:cs="Calibri"/>
                <w:b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color w:val="auto"/>
                <w:sz w:val="24"/>
                <w:szCs w:val="24"/>
                <w:lang w:val="es-CO" w:eastAsia="es-CO"/>
              </w:rPr>
              <w:t>SAN SEBASTIÁN DE BUENAVISTA</w:t>
            </w:r>
          </w:p>
        </w:tc>
        <w:tc>
          <w:tcPr>
            <w:tcW w:w="2277" w:type="dxa"/>
            <w:noWrap/>
            <w:hideMark/>
          </w:tcPr>
          <w:p w14:paraId="63EA2522" w14:textId="77777777" w:rsidR="0075327C" w:rsidRPr="00197AA7" w:rsidRDefault="0075327C" w:rsidP="0075327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425</w:t>
            </w:r>
          </w:p>
        </w:tc>
        <w:tc>
          <w:tcPr>
            <w:tcW w:w="2277" w:type="dxa"/>
            <w:noWrap/>
            <w:hideMark/>
          </w:tcPr>
          <w:p w14:paraId="289F7493" w14:textId="77777777" w:rsidR="0075327C" w:rsidRPr="00197AA7" w:rsidRDefault="0075327C" w:rsidP="0075327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</w:pPr>
            <w:r w:rsidRPr="00197AA7">
              <w:rPr>
                <w:rFonts w:ascii="Arial Narrow" w:eastAsia="Times New Roman" w:hAnsi="Arial Narrow" w:cs="Calibri"/>
                <w:b w:val="0"/>
                <w:color w:val="auto"/>
                <w:sz w:val="24"/>
                <w:szCs w:val="24"/>
                <w:lang w:val="es-CO" w:eastAsia="es-CO"/>
              </w:rPr>
              <w:t>13</w:t>
            </w:r>
          </w:p>
        </w:tc>
      </w:tr>
    </w:tbl>
    <w:p w14:paraId="0F498381" w14:textId="77777777" w:rsidR="00C73A85" w:rsidRPr="00197AA7" w:rsidRDefault="00C73A85" w:rsidP="00C73A85">
      <w:pPr>
        <w:pStyle w:val="Contenido"/>
        <w:jc w:val="both"/>
        <w:rPr>
          <w:rFonts w:ascii="Arial Narrow" w:hAnsi="Arial Narrow" w:cs="Calibri"/>
          <w:color w:val="auto"/>
          <w:sz w:val="24"/>
          <w:szCs w:val="24"/>
        </w:rPr>
      </w:pPr>
    </w:p>
    <w:p w14:paraId="3E502BA1" w14:textId="0BAA6959" w:rsidR="00C73A85" w:rsidRPr="00197AA7" w:rsidRDefault="00C73A85" w:rsidP="00C73A85">
      <w:pPr>
        <w:pStyle w:val="Contenido"/>
        <w:jc w:val="both"/>
        <w:rPr>
          <w:rFonts w:ascii="Arial Narrow" w:hAnsi="Arial Narrow" w:cs="Calibri"/>
          <w:color w:val="auto"/>
          <w:sz w:val="24"/>
          <w:szCs w:val="24"/>
        </w:rPr>
      </w:pPr>
      <w:r w:rsidRPr="00197AA7">
        <w:rPr>
          <w:rFonts w:ascii="Arial Narrow" w:hAnsi="Arial Narrow" w:cs="Calibri"/>
          <w:color w:val="auto"/>
          <w:sz w:val="24"/>
          <w:szCs w:val="24"/>
        </w:rPr>
        <w:t>Para lograr una generalización de los datos se realzan los siguientes porcentajes</w:t>
      </w:r>
    </w:p>
    <w:p w14:paraId="2F0BF3FE" w14:textId="5DDC3573" w:rsidR="003E31FC" w:rsidRPr="00197AA7" w:rsidRDefault="00CF3E17" w:rsidP="00CF3E17">
      <w:pPr>
        <w:pStyle w:val="Prrafodelista"/>
        <w:numPr>
          <w:ilvl w:val="0"/>
          <w:numId w:val="1"/>
        </w:numPr>
        <w:spacing w:after="200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197AA7">
        <w:rPr>
          <w:rFonts w:ascii="Arial Narrow" w:hAnsi="Arial Narrow" w:cstheme="minorHAnsi"/>
          <w:noProof/>
          <w:color w:val="auto"/>
          <w:sz w:val="24"/>
          <w:szCs w:val="24"/>
        </w:rPr>
        <w:t xml:space="preserve">¿Cuántas personas viven en la vivienda?  </w:t>
      </w:r>
    </w:p>
    <w:tbl>
      <w:tblPr>
        <w:tblStyle w:val="Tablaconcuadrcula"/>
        <w:tblW w:w="935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50"/>
        <w:gridCol w:w="5918"/>
      </w:tblGrid>
      <w:tr w:rsidR="00197AA7" w:rsidRPr="00197AA7" w14:paraId="78A0208F" w14:textId="77777777" w:rsidTr="009620D5">
        <w:tc>
          <w:tcPr>
            <w:tcW w:w="3420" w:type="dxa"/>
          </w:tcPr>
          <w:tbl>
            <w:tblPr>
              <w:tblStyle w:val="Tablaconcuadrcula5oscura-nfasis6"/>
              <w:tblpPr w:leftFromText="141" w:rightFromText="141" w:vertAnchor="text" w:horzAnchor="margin" w:tblpY="373"/>
              <w:tblW w:w="3524" w:type="dxa"/>
              <w:tblLook w:val="04A0" w:firstRow="1" w:lastRow="0" w:firstColumn="1" w:lastColumn="0" w:noHBand="0" w:noVBand="1"/>
            </w:tblPr>
            <w:tblGrid>
              <w:gridCol w:w="2112"/>
              <w:gridCol w:w="1412"/>
            </w:tblGrid>
            <w:tr w:rsidR="00197AA7" w:rsidRPr="00197AA7" w14:paraId="1A035728" w14:textId="77777777" w:rsidTr="00197AA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3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2" w:type="dxa"/>
                  <w:noWrap/>
                  <w:hideMark/>
                </w:tcPr>
                <w:p w14:paraId="4B139AC6" w14:textId="77777777" w:rsidR="00A62C59" w:rsidRPr="00197AA7" w:rsidRDefault="00A62C59" w:rsidP="00A62C59">
                  <w:pPr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  <w:t xml:space="preserve">¿Cuántas personas viven en la vivienda?  </w:t>
                  </w:r>
                </w:p>
              </w:tc>
              <w:tc>
                <w:tcPr>
                  <w:tcW w:w="1412" w:type="dxa"/>
                  <w:noWrap/>
                  <w:hideMark/>
                </w:tcPr>
                <w:p w14:paraId="4A2574EC" w14:textId="77777777" w:rsidR="00A62C59" w:rsidRPr="00197AA7" w:rsidRDefault="00A62C59" w:rsidP="00A62C59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135B6183" w14:textId="77777777" w:rsidTr="00197AA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2" w:type="dxa"/>
                  <w:noWrap/>
                  <w:hideMark/>
                </w:tcPr>
                <w:p w14:paraId="0D334FB5" w14:textId="77777777" w:rsidR="00A62C59" w:rsidRPr="00197AA7" w:rsidRDefault="00A62C59" w:rsidP="00A62C59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Tiene una persona </w:t>
                  </w:r>
                </w:p>
              </w:tc>
              <w:tc>
                <w:tcPr>
                  <w:tcW w:w="1412" w:type="dxa"/>
                  <w:noWrap/>
                  <w:hideMark/>
                </w:tcPr>
                <w:p w14:paraId="048592BF" w14:textId="77777777" w:rsidR="00A62C59" w:rsidRPr="00197AA7" w:rsidRDefault="00A62C59" w:rsidP="00A62C5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4A25207D" w14:textId="77777777" w:rsidTr="00197AA7">
              <w:trPr>
                <w:trHeight w:val="33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2" w:type="dxa"/>
                  <w:noWrap/>
                  <w:hideMark/>
                </w:tcPr>
                <w:p w14:paraId="33B893F1" w14:textId="77777777" w:rsidR="00A62C59" w:rsidRPr="00197AA7" w:rsidRDefault="00A62C59" w:rsidP="00A62C59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Tiene dos personas</w:t>
                  </w:r>
                </w:p>
              </w:tc>
              <w:tc>
                <w:tcPr>
                  <w:tcW w:w="1412" w:type="dxa"/>
                  <w:noWrap/>
                  <w:hideMark/>
                </w:tcPr>
                <w:p w14:paraId="4B10449D" w14:textId="77777777" w:rsidR="00A62C59" w:rsidRPr="00197AA7" w:rsidRDefault="00A62C59" w:rsidP="00A62C59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2</w:t>
                  </w:r>
                </w:p>
              </w:tc>
            </w:tr>
            <w:tr w:rsidR="00197AA7" w:rsidRPr="00197AA7" w14:paraId="750A3367" w14:textId="77777777" w:rsidTr="00197AA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2" w:type="dxa"/>
                  <w:noWrap/>
                  <w:hideMark/>
                </w:tcPr>
                <w:p w14:paraId="0D5C3301" w14:textId="77777777" w:rsidR="00A62C59" w:rsidRPr="00197AA7" w:rsidRDefault="00A62C59" w:rsidP="00A62C59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Tiene tres personas</w:t>
                  </w:r>
                </w:p>
              </w:tc>
              <w:tc>
                <w:tcPr>
                  <w:tcW w:w="1412" w:type="dxa"/>
                  <w:noWrap/>
                  <w:hideMark/>
                </w:tcPr>
                <w:p w14:paraId="251D6DCE" w14:textId="77777777" w:rsidR="00A62C59" w:rsidRPr="00197AA7" w:rsidRDefault="00A62C59" w:rsidP="00A62C5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16</w:t>
                  </w:r>
                </w:p>
              </w:tc>
            </w:tr>
            <w:tr w:rsidR="00197AA7" w:rsidRPr="00197AA7" w14:paraId="685E29CD" w14:textId="77777777" w:rsidTr="00197AA7">
              <w:trPr>
                <w:trHeight w:val="33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2" w:type="dxa"/>
                  <w:noWrap/>
                  <w:hideMark/>
                </w:tcPr>
                <w:p w14:paraId="2362DFC5" w14:textId="77777777" w:rsidR="00A62C59" w:rsidRPr="00197AA7" w:rsidRDefault="00A62C59" w:rsidP="00A62C59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Tiene cuatro personas</w:t>
                  </w:r>
                </w:p>
              </w:tc>
              <w:tc>
                <w:tcPr>
                  <w:tcW w:w="1412" w:type="dxa"/>
                  <w:noWrap/>
                  <w:hideMark/>
                </w:tcPr>
                <w:p w14:paraId="232F4B08" w14:textId="77777777" w:rsidR="00A62C59" w:rsidRPr="00197AA7" w:rsidRDefault="00A62C59" w:rsidP="00A62C59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16</w:t>
                  </w:r>
                </w:p>
              </w:tc>
            </w:tr>
            <w:tr w:rsidR="00197AA7" w:rsidRPr="00197AA7" w14:paraId="1795027B" w14:textId="77777777" w:rsidTr="00197AA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2" w:type="dxa"/>
                  <w:noWrap/>
                  <w:hideMark/>
                </w:tcPr>
                <w:p w14:paraId="7F768AA4" w14:textId="77777777" w:rsidR="00A62C59" w:rsidRPr="00197AA7" w:rsidRDefault="00A62C59" w:rsidP="00A62C59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Tiene cinco personas</w:t>
                  </w:r>
                </w:p>
              </w:tc>
              <w:tc>
                <w:tcPr>
                  <w:tcW w:w="1412" w:type="dxa"/>
                  <w:noWrap/>
                  <w:hideMark/>
                </w:tcPr>
                <w:p w14:paraId="01B1A85F" w14:textId="77777777" w:rsidR="00A62C59" w:rsidRPr="00197AA7" w:rsidRDefault="00A62C59" w:rsidP="00A62C5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8</w:t>
                  </w:r>
                </w:p>
              </w:tc>
            </w:tr>
            <w:tr w:rsidR="00197AA7" w:rsidRPr="00197AA7" w14:paraId="4089103A" w14:textId="77777777" w:rsidTr="00197AA7">
              <w:trPr>
                <w:trHeight w:val="33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2" w:type="dxa"/>
                  <w:noWrap/>
                  <w:hideMark/>
                </w:tcPr>
                <w:p w14:paraId="4A8CE47A" w14:textId="77777777" w:rsidR="00A62C59" w:rsidRPr="00197AA7" w:rsidRDefault="00A62C59" w:rsidP="00A62C59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Tiene seis personas</w:t>
                  </w:r>
                </w:p>
              </w:tc>
              <w:tc>
                <w:tcPr>
                  <w:tcW w:w="1412" w:type="dxa"/>
                  <w:noWrap/>
                  <w:hideMark/>
                </w:tcPr>
                <w:p w14:paraId="1A260B38" w14:textId="77777777" w:rsidR="00A62C59" w:rsidRPr="00197AA7" w:rsidRDefault="00A62C59" w:rsidP="00A62C59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</w:t>
                  </w:r>
                </w:p>
              </w:tc>
            </w:tr>
            <w:tr w:rsidR="00197AA7" w:rsidRPr="00197AA7" w14:paraId="37892BDC" w14:textId="77777777" w:rsidTr="00197AA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2" w:type="dxa"/>
                  <w:noWrap/>
                  <w:hideMark/>
                </w:tcPr>
                <w:p w14:paraId="65405357" w14:textId="77777777" w:rsidR="00A62C59" w:rsidRPr="00197AA7" w:rsidRDefault="00A62C59" w:rsidP="00A62C59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Tiene siete personas</w:t>
                  </w:r>
                </w:p>
              </w:tc>
              <w:tc>
                <w:tcPr>
                  <w:tcW w:w="1412" w:type="dxa"/>
                  <w:noWrap/>
                  <w:hideMark/>
                </w:tcPr>
                <w:p w14:paraId="6FCA1B60" w14:textId="77777777" w:rsidR="00A62C59" w:rsidRPr="00197AA7" w:rsidRDefault="00A62C59" w:rsidP="00A62C5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2</w:t>
                  </w:r>
                </w:p>
              </w:tc>
            </w:tr>
            <w:tr w:rsidR="00197AA7" w:rsidRPr="00197AA7" w14:paraId="3FB8D529" w14:textId="77777777" w:rsidTr="00197AA7">
              <w:trPr>
                <w:trHeight w:val="33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2" w:type="dxa"/>
                  <w:noWrap/>
                  <w:hideMark/>
                </w:tcPr>
                <w:p w14:paraId="246465AC" w14:textId="77777777" w:rsidR="00A62C59" w:rsidRPr="00197AA7" w:rsidRDefault="00A62C59" w:rsidP="00A62C59">
                  <w:pPr>
                    <w:jc w:val="center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412" w:type="dxa"/>
                  <w:noWrap/>
                  <w:hideMark/>
                </w:tcPr>
                <w:p w14:paraId="3A9D4DA7" w14:textId="77777777" w:rsidR="00A62C59" w:rsidRPr="00197AA7" w:rsidRDefault="00A62C59" w:rsidP="00A62C59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50</w:t>
                  </w:r>
                </w:p>
              </w:tc>
            </w:tr>
          </w:tbl>
          <w:p w14:paraId="2CF9F3E7" w14:textId="77777777" w:rsidR="00A62C59" w:rsidRPr="00197AA7" w:rsidRDefault="00A62C59" w:rsidP="00A62C59">
            <w:pPr>
              <w:spacing w:after="200"/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>Tabla No. 1</w:t>
            </w:r>
          </w:p>
          <w:p w14:paraId="57858BB7" w14:textId="4C7E867B" w:rsidR="00A62C59" w:rsidRPr="00197AA7" w:rsidRDefault="00A62C59" w:rsidP="00A62C59">
            <w:pPr>
              <w:spacing w:after="200"/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</w:rPr>
            </w:pPr>
          </w:p>
        </w:tc>
        <w:tc>
          <w:tcPr>
            <w:tcW w:w="5936" w:type="dxa"/>
          </w:tcPr>
          <w:p w14:paraId="394DCC37" w14:textId="69AC62DD" w:rsidR="009620D5" w:rsidRPr="00197AA7" w:rsidRDefault="009620D5" w:rsidP="009620D5">
            <w:pPr>
              <w:spacing w:after="200"/>
              <w:ind w:left="360"/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drawing>
                <wp:anchor distT="0" distB="0" distL="114300" distR="114300" simplePos="0" relativeHeight="251661312" behindDoc="1" locked="0" layoutInCell="1" allowOverlap="1" wp14:anchorId="22B01D8D" wp14:editId="0365E383">
                  <wp:simplePos x="0" y="0"/>
                  <wp:positionH relativeFrom="page">
                    <wp:posOffset>49530</wp:posOffset>
                  </wp:positionH>
                  <wp:positionV relativeFrom="paragraph">
                    <wp:posOffset>24765</wp:posOffset>
                  </wp:positionV>
                  <wp:extent cx="3620770" cy="2590800"/>
                  <wp:effectExtent l="0" t="0" r="0" b="0"/>
                  <wp:wrapSquare wrapText="bothSides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41" r="8146"/>
                          <a:stretch/>
                        </pic:blipFill>
                        <pic:spPr bwMode="auto">
                          <a:xfrm>
                            <a:off x="0" y="0"/>
                            <a:ext cx="3620770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744DA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 xml:space="preserve">            </w:t>
            </w: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>Grafica No. 1</w:t>
            </w:r>
          </w:p>
        </w:tc>
      </w:tr>
    </w:tbl>
    <w:p w14:paraId="0DCA48A4" w14:textId="02E741CC" w:rsidR="00B83456" w:rsidRPr="00197AA7" w:rsidRDefault="00401A52" w:rsidP="00F06B9A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grafica </w:t>
      </w:r>
      <w:r w:rsidR="0083533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No.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1 se observa que el 2% de las familias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tiene</w:t>
      </w:r>
      <w:r w:rsidR="00601CD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una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persona en la vivienda, un </w:t>
      </w:r>
      <w:r w:rsidR="00601CD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4% tiene dos pers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o</w:t>
      </w:r>
      <w:r w:rsidR="00601CD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nas en la vivienda, el 32% tiene tres pers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o</w:t>
      </w:r>
      <w:r w:rsidR="00601CD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nas en la vivienda, el 32% tiene cuatro pers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o</w:t>
      </w:r>
      <w:r w:rsidR="00601CD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nas en la vivienda, el 16% tiene 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c</w:t>
      </w:r>
      <w:r w:rsidR="00601CD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inco pers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o</w:t>
      </w:r>
      <w:r w:rsidR="00601CD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nas en la vivienda, el 10% tiene se</w:t>
      </w:r>
      <w:r w:rsidR="00DB4CB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is</w:t>
      </w:r>
      <w:r w:rsidR="00601CD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pers</w:t>
      </w:r>
      <w:r w:rsidR="00F04607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o</w:t>
      </w:r>
      <w:r w:rsidR="00601CD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nas en la vivienda</w:t>
      </w:r>
      <w:r w:rsidR="00504B57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y </w:t>
      </w:r>
      <w:r w:rsidR="00DB4CB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 4% tiene siete pers</w:t>
      </w:r>
      <w:r w:rsidR="00F04607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o</w:t>
      </w:r>
      <w:r w:rsidR="00DB4CB6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nas en la vivienda.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</w:p>
    <w:p w14:paraId="445BE533" w14:textId="7A1A3713" w:rsidR="001106F2" w:rsidRPr="00197AA7" w:rsidRDefault="001106F2" w:rsidP="003E31FC">
      <w:pPr>
        <w:pStyle w:val="Prrafodelista"/>
        <w:numPr>
          <w:ilvl w:val="0"/>
          <w:numId w:val="1"/>
        </w:numPr>
        <w:spacing w:after="200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197AA7">
        <w:rPr>
          <w:rFonts w:ascii="Arial Narrow" w:hAnsi="Arial Narrow" w:cstheme="minorHAnsi"/>
          <w:noProof/>
          <w:color w:val="auto"/>
          <w:sz w:val="24"/>
          <w:szCs w:val="24"/>
        </w:rPr>
        <w:t>¿Cuántas familias residen de manera habitual en esta vivienda?</w:t>
      </w:r>
    </w:p>
    <w:tbl>
      <w:tblPr>
        <w:tblStyle w:val="Tablaconcuadrcula"/>
        <w:tblW w:w="10102" w:type="dxa"/>
        <w:tblInd w:w="-8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90"/>
        <w:gridCol w:w="6666"/>
      </w:tblGrid>
      <w:tr w:rsidR="00197AA7" w:rsidRPr="00197AA7" w14:paraId="616A0478" w14:textId="77777777" w:rsidTr="00F10E15">
        <w:tc>
          <w:tcPr>
            <w:tcW w:w="4242" w:type="dxa"/>
          </w:tcPr>
          <w:tbl>
            <w:tblPr>
              <w:tblStyle w:val="Tablaconcuadrcula5oscura-nfasis6"/>
              <w:tblpPr w:leftFromText="141" w:rightFromText="141" w:vertAnchor="text" w:horzAnchor="margin" w:tblpY="348"/>
              <w:tblW w:w="3864" w:type="dxa"/>
              <w:tblLook w:val="04A0" w:firstRow="1" w:lastRow="0" w:firstColumn="1" w:lastColumn="0" w:noHBand="0" w:noVBand="1"/>
            </w:tblPr>
            <w:tblGrid>
              <w:gridCol w:w="2567"/>
              <w:gridCol w:w="1297"/>
            </w:tblGrid>
            <w:tr w:rsidR="00197AA7" w:rsidRPr="00197AA7" w14:paraId="2F7C0097" w14:textId="77777777" w:rsidTr="00F10E1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80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7" w:type="dxa"/>
                  <w:hideMark/>
                </w:tcPr>
                <w:p w14:paraId="6E2164A0" w14:textId="77777777" w:rsidR="00F10E15" w:rsidRPr="00197AA7" w:rsidRDefault="00F10E15" w:rsidP="00F10E15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¿Cuántas familias residen de manera habitual en esta vivienda? </w:t>
                  </w:r>
                </w:p>
              </w:tc>
              <w:tc>
                <w:tcPr>
                  <w:tcW w:w="1297" w:type="dxa"/>
                  <w:noWrap/>
                  <w:hideMark/>
                </w:tcPr>
                <w:p w14:paraId="121E4CFB" w14:textId="77777777" w:rsidR="00F10E15" w:rsidRPr="00197AA7" w:rsidRDefault="00F10E15" w:rsidP="00F10E1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7D1338D5" w14:textId="77777777" w:rsidTr="00F10E1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8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7" w:type="dxa"/>
                  <w:noWrap/>
                  <w:hideMark/>
                </w:tcPr>
                <w:p w14:paraId="432F7EAA" w14:textId="77777777" w:rsidR="00F10E15" w:rsidRPr="00197AA7" w:rsidRDefault="00F10E15" w:rsidP="00F10E15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Cuenta con una familia </w:t>
                  </w:r>
                </w:p>
              </w:tc>
              <w:tc>
                <w:tcPr>
                  <w:tcW w:w="1297" w:type="dxa"/>
                  <w:noWrap/>
                  <w:hideMark/>
                </w:tcPr>
                <w:p w14:paraId="101B297C" w14:textId="77777777" w:rsidR="00F10E15" w:rsidRPr="00197AA7" w:rsidRDefault="00F10E15" w:rsidP="0004729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31</w:t>
                  </w:r>
                </w:p>
              </w:tc>
            </w:tr>
            <w:tr w:rsidR="00197AA7" w:rsidRPr="00197AA7" w14:paraId="0295FDB6" w14:textId="77777777" w:rsidTr="00F10E15">
              <w:trPr>
                <w:trHeight w:val="38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7" w:type="dxa"/>
                  <w:noWrap/>
                  <w:hideMark/>
                </w:tcPr>
                <w:p w14:paraId="65784BD2" w14:textId="77777777" w:rsidR="00F10E15" w:rsidRPr="00197AA7" w:rsidRDefault="00F10E15" w:rsidP="00F10E15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Cuenta con dos familias </w:t>
                  </w:r>
                </w:p>
              </w:tc>
              <w:tc>
                <w:tcPr>
                  <w:tcW w:w="1297" w:type="dxa"/>
                  <w:noWrap/>
                  <w:hideMark/>
                </w:tcPr>
                <w:p w14:paraId="5301AEA6" w14:textId="77777777" w:rsidR="00F10E15" w:rsidRPr="00197AA7" w:rsidRDefault="00F10E15" w:rsidP="0004729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2</w:t>
                  </w:r>
                </w:p>
              </w:tc>
            </w:tr>
            <w:tr w:rsidR="00197AA7" w:rsidRPr="00197AA7" w14:paraId="062BA008" w14:textId="77777777" w:rsidTr="00F10E1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8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7" w:type="dxa"/>
                  <w:noWrap/>
                  <w:hideMark/>
                </w:tcPr>
                <w:p w14:paraId="4F32D5B4" w14:textId="77777777" w:rsidR="00F10E15" w:rsidRPr="00197AA7" w:rsidRDefault="00F10E15" w:rsidP="00F10E15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Cuenta con tres familias</w:t>
                  </w:r>
                </w:p>
              </w:tc>
              <w:tc>
                <w:tcPr>
                  <w:tcW w:w="1297" w:type="dxa"/>
                  <w:noWrap/>
                  <w:hideMark/>
                </w:tcPr>
                <w:p w14:paraId="6C3D4922" w14:textId="77777777" w:rsidR="00F10E15" w:rsidRPr="00197AA7" w:rsidRDefault="00F10E15" w:rsidP="0004729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6</w:t>
                  </w:r>
                </w:p>
              </w:tc>
            </w:tr>
            <w:tr w:rsidR="00197AA7" w:rsidRPr="00197AA7" w14:paraId="78FE9610" w14:textId="77777777" w:rsidTr="00F10E15">
              <w:trPr>
                <w:trHeight w:val="38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7" w:type="dxa"/>
                  <w:noWrap/>
                  <w:hideMark/>
                </w:tcPr>
                <w:p w14:paraId="52A6FDFD" w14:textId="77777777" w:rsidR="00F10E15" w:rsidRPr="00197AA7" w:rsidRDefault="00F10E15" w:rsidP="00F10E15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Cuenta con cuatro familias</w:t>
                  </w:r>
                </w:p>
              </w:tc>
              <w:tc>
                <w:tcPr>
                  <w:tcW w:w="1297" w:type="dxa"/>
                  <w:noWrap/>
                  <w:hideMark/>
                </w:tcPr>
                <w:p w14:paraId="6B6ABDC1" w14:textId="77777777" w:rsidR="00F10E15" w:rsidRPr="00197AA7" w:rsidRDefault="00F10E15" w:rsidP="0004729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3</w:t>
                  </w:r>
                </w:p>
              </w:tc>
            </w:tr>
            <w:tr w:rsidR="00197AA7" w:rsidRPr="00197AA7" w14:paraId="04D4D9FA" w14:textId="77777777" w:rsidTr="00F10E1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8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7" w:type="dxa"/>
                  <w:noWrap/>
                  <w:hideMark/>
                </w:tcPr>
                <w:p w14:paraId="59CFD4E1" w14:textId="77777777" w:rsidR="00F10E15" w:rsidRPr="00197AA7" w:rsidRDefault="00F10E15" w:rsidP="00F10E15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Cuenta con </w:t>
                  </w:r>
                  <w:r w:rsidRPr="00197AA7">
                    <w:rPr>
                      <w:rFonts w:ascii="Arial Narrow" w:eastAsia="Times New Roman" w:hAnsi="Arial Narrow" w:cstheme="minorHAnsi"/>
                      <w:b/>
                      <w:color w:val="auto"/>
                      <w:sz w:val="22"/>
                      <w:lang w:val="es-CO" w:eastAsia="es-CO"/>
                    </w:rPr>
                    <w:t>cinco</w:t>
                  </w: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 familias</w:t>
                  </w:r>
                </w:p>
              </w:tc>
              <w:tc>
                <w:tcPr>
                  <w:tcW w:w="1297" w:type="dxa"/>
                  <w:noWrap/>
                  <w:hideMark/>
                </w:tcPr>
                <w:p w14:paraId="15269954" w14:textId="77777777" w:rsidR="00F10E15" w:rsidRPr="00197AA7" w:rsidRDefault="00F10E15" w:rsidP="0004729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2</w:t>
                  </w:r>
                </w:p>
              </w:tc>
            </w:tr>
            <w:tr w:rsidR="00197AA7" w:rsidRPr="00197AA7" w14:paraId="12ED0921" w14:textId="77777777" w:rsidTr="00F10E15">
              <w:trPr>
                <w:trHeight w:val="38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7" w:type="dxa"/>
                  <w:noWrap/>
                  <w:hideMark/>
                </w:tcPr>
                <w:p w14:paraId="74BAF09B" w14:textId="77777777" w:rsidR="00F10E15" w:rsidRPr="00197AA7" w:rsidRDefault="00F10E15" w:rsidP="00F10E15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Cuenta con seis familias</w:t>
                  </w:r>
                </w:p>
              </w:tc>
              <w:tc>
                <w:tcPr>
                  <w:tcW w:w="1297" w:type="dxa"/>
                  <w:noWrap/>
                  <w:hideMark/>
                </w:tcPr>
                <w:p w14:paraId="42AD71A1" w14:textId="77777777" w:rsidR="00F10E15" w:rsidRPr="00197AA7" w:rsidRDefault="00F10E15" w:rsidP="0004729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4</w:t>
                  </w:r>
                </w:p>
              </w:tc>
            </w:tr>
            <w:tr w:rsidR="00197AA7" w:rsidRPr="00197AA7" w14:paraId="2BEB851C" w14:textId="77777777" w:rsidTr="00F10E1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8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7" w:type="dxa"/>
                  <w:noWrap/>
                  <w:hideMark/>
                </w:tcPr>
                <w:p w14:paraId="2A83F016" w14:textId="77777777" w:rsidR="00F10E15" w:rsidRPr="00197AA7" w:rsidRDefault="00F10E15" w:rsidP="00F10E15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Cuenta con siete familias</w:t>
                  </w:r>
                </w:p>
              </w:tc>
              <w:tc>
                <w:tcPr>
                  <w:tcW w:w="1297" w:type="dxa"/>
                  <w:noWrap/>
                  <w:hideMark/>
                </w:tcPr>
                <w:p w14:paraId="229E3F34" w14:textId="77777777" w:rsidR="00F10E15" w:rsidRPr="00197AA7" w:rsidRDefault="00F10E15" w:rsidP="0004729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2</w:t>
                  </w:r>
                </w:p>
              </w:tc>
            </w:tr>
            <w:tr w:rsidR="00197AA7" w:rsidRPr="00197AA7" w14:paraId="63830327" w14:textId="77777777" w:rsidTr="00F10E15">
              <w:trPr>
                <w:trHeight w:val="38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7" w:type="dxa"/>
                  <w:noWrap/>
                  <w:hideMark/>
                </w:tcPr>
                <w:p w14:paraId="055E4723" w14:textId="24482E51" w:rsidR="00F10E15" w:rsidRPr="00197AA7" w:rsidRDefault="00F10E15" w:rsidP="00F10E15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297" w:type="dxa"/>
                  <w:noWrap/>
                  <w:hideMark/>
                </w:tcPr>
                <w:p w14:paraId="0CDBB387" w14:textId="77777777" w:rsidR="00F10E15" w:rsidRPr="00197AA7" w:rsidRDefault="00F10E15" w:rsidP="0004729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50</w:t>
                  </w:r>
                </w:p>
              </w:tc>
            </w:tr>
          </w:tbl>
          <w:p w14:paraId="3C400F0A" w14:textId="77777777" w:rsidR="00F10E15" w:rsidRPr="00197AA7" w:rsidRDefault="00F10E15" w:rsidP="00F10E15">
            <w:pPr>
              <w:spacing w:after="200"/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>Tabla No. 2</w:t>
            </w:r>
          </w:p>
          <w:p w14:paraId="780DD8AD" w14:textId="3BFEE265" w:rsidR="00F10E15" w:rsidRPr="00197AA7" w:rsidRDefault="00F10E15" w:rsidP="00F10E15">
            <w:pPr>
              <w:spacing w:after="200"/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</w:pPr>
          </w:p>
        </w:tc>
        <w:tc>
          <w:tcPr>
            <w:tcW w:w="5860" w:type="dxa"/>
          </w:tcPr>
          <w:p w14:paraId="463E5C5C" w14:textId="6AC51F8E" w:rsidR="00F10E15" w:rsidRPr="00197AA7" w:rsidRDefault="000744DA" w:rsidP="00F10E15">
            <w:pPr>
              <w:spacing w:after="200"/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 xml:space="preserve">                       </w:t>
            </w:r>
            <w:r w:rsidR="00F10E15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 xml:space="preserve">Grafica No. </w:t>
            </w:r>
            <w:r w:rsidR="00F10E15" w:rsidRPr="00197AA7"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30A98DC8" wp14:editId="23B7F210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71755</wp:posOffset>
                  </wp:positionV>
                  <wp:extent cx="4086225" cy="2833370"/>
                  <wp:effectExtent l="0" t="0" r="9525" b="0"/>
                  <wp:wrapSquare wrapText="bothSides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52" r="7101"/>
                          <a:stretch/>
                        </pic:blipFill>
                        <pic:spPr bwMode="auto">
                          <a:xfrm>
                            <a:off x="0" y="0"/>
                            <a:ext cx="4086225" cy="283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0E15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>2</w:t>
            </w:r>
          </w:p>
        </w:tc>
      </w:tr>
    </w:tbl>
    <w:p w14:paraId="5D2785D1" w14:textId="5639DD1C" w:rsidR="00504B57" w:rsidRPr="00197AA7" w:rsidRDefault="001106F2" w:rsidP="00F06B9A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La gráfica</w:t>
      </w:r>
      <w:r w:rsidR="0083533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No.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2 demuestra que el 62% de los hogares cuenta</w:t>
      </w:r>
      <w:r w:rsidR="0083533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con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83533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una familia residen de manera habitual en esta vivienda, </w:t>
      </w:r>
      <w:r w:rsidR="00F10E15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 4% de los hogares cuenta con dos familias reside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F10E15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te de manera habitual en esta vivienda, el 12% de los hogares cuenta con tres familia</w:t>
      </w:r>
      <w:r w:rsidR="00504B57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s</w:t>
      </w:r>
      <w:r w:rsidR="00F10E15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reside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504B57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te</w:t>
      </w:r>
      <w:r w:rsidR="00F10E15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de manera habitual en esta vivienda,</w:t>
      </w:r>
      <w:r w:rsidR="00504B57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el 6% de los hogares cuenta con cuatro familias reside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504B57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te de manera habitual en esta vivienda, el 4% de los hogares cuenta con cinco familias reside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504B57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te de manera habitual en esta vivienda, el 8% de los hogares cuenta con seis familias reside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504B57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te de manera habitual en esta vivienda y el 4% de los hogares cuenta con siete familias reside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504B57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te de manera habitual en esta vivienda.</w:t>
      </w:r>
    </w:p>
    <w:p w14:paraId="04E46161" w14:textId="77777777" w:rsidR="00197AA7" w:rsidRPr="00197AA7" w:rsidRDefault="00197AA7" w:rsidP="00F06B9A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4"/>
          <w:szCs w:val="24"/>
        </w:rPr>
      </w:pPr>
    </w:p>
    <w:p w14:paraId="61933E45" w14:textId="457386C9" w:rsidR="00504B57" w:rsidRPr="00197AA7" w:rsidRDefault="00504B57" w:rsidP="00504B57">
      <w:pPr>
        <w:pStyle w:val="Prrafodelista"/>
        <w:numPr>
          <w:ilvl w:val="0"/>
          <w:numId w:val="1"/>
        </w:num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197AA7">
        <w:rPr>
          <w:rFonts w:ascii="Arial Narrow" w:hAnsi="Arial Narrow" w:cstheme="minorHAnsi"/>
          <w:noProof/>
          <w:color w:val="auto"/>
          <w:sz w:val="24"/>
          <w:szCs w:val="24"/>
        </w:rPr>
        <w:t>¿Actividades económicas principales en la familia es?</w:t>
      </w:r>
    </w:p>
    <w:tbl>
      <w:tblPr>
        <w:tblStyle w:val="Tablaconcuadrcula"/>
        <w:tblW w:w="9439" w:type="dxa"/>
        <w:tblInd w:w="-6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71"/>
        <w:gridCol w:w="5268"/>
      </w:tblGrid>
      <w:tr w:rsidR="00197AA7" w:rsidRPr="00197AA7" w14:paraId="36601F48" w14:textId="77777777" w:rsidTr="00B83456">
        <w:trPr>
          <w:trHeight w:val="4822"/>
        </w:trPr>
        <w:tc>
          <w:tcPr>
            <w:tcW w:w="4171" w:type="dxa"/>
          </w:tcPr>
          <w:p w14:paraId="1E7F8A7A" w14:textId="77777777" w:rsidR="00504B57" w:rsidRPr="00197AA7" w:rsidRDefault="00BA1D26" w:rsidP="00504B57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>Tabla No. 3</w:t>
            </w:r>
          </w:p>
          <w:tbl>
            <w:tblPr>
              <w:tblStyle w:val="Tablaconcuadrcula5oscura-nfasis6"/>
              <w:tblW w:w="3694" w:type="dxa"/>
              <w:tblInd w:w="4" w:type="dxa"/>
              <w:tblLook w:val="04A0" w:firstRow="1" w:lastRow="0" w:firstColumn="1" w:lastColumn="0" w:noHBand="0" w:noVBand="1"/>
            </w:tblPr>
            <w:tblGrid>
              <w:gridCol w:w="2445"/>
              <w:gridCol w:w="1333"/>
            </w:tblGrid>
            <w:tr w:rsidR="00197AA7" w:rsidRPr="00197AA7" w14:paraId="50D15384" w14:textId="77777777" w:rsidTr="00F06B9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4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hideMark/>
                </w:tcPr>
                <w:p w14:paraId="41EAA354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3. ¿Actividad económica principal en la familia es? </w:t>
                  </w:r>
                </w:p>
              </w:tc>
              <w:tc>
                <w:tcPr>
                  <w:tcW w:w="1249" w:type="dxa"/>
                  <w:hideMark/>
                </w:tcPr>
                <w:p w14:paraId="61889BE4" w14:textId="77777777" w:rsidR="004A3D02" w:rsidRPr="00197AA7" w:rsidRDefault="004A3D02" w:rsidP="004A3D02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66F9D588" w14:textId="77777777" w:rsidTr="00F06B9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097DD90E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Oficios Varios 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3BFCA95B" w14:textId="77777777" w:rsidR="004A3D02" w:rsidRPr="00197AA7" w:rsidRDefault="004A3D02" w:rsidP="004A3D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31</w:t>
                  </w:r>
                </w:p>
              </w:tc>
            </w:tr>
            <w:tr w:rsidR="00197AA7" w:rsidRPr="00197AA7" w14:paraId="69ECA3A2" w14:textId="77777777" w:rsidTr="00F06B9A">
              <w:trPr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1981BB91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Ganadería 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21057881" w14:textId="77777777" w:rsidR="004A3D02" w:rsidRPr="00197AA7" w:rsidRDefault="004A3D02" w:rsidP="004A3D0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</w:t>
                  </w:r>
                </w:p>
              </w:tc>
            </w:tr>
            <w:tr w:rsidR="00197AA7" w:rsidRPr="00197AA7" w14:paraId="11E31E39" w14:textId="77777777" w:rsidTr="00F06B9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364E7596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Agricultura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7B01DF5E" w14:textId="77777777" w:rsidR="004A3D02" w:rsidRPr="00197AA7" w:rsidRDefault="004A3D02" w:rsidP="004A3D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4</w:t>
                  </w:r>
                </w:p>
              </w:tc>
            </w:tr>
            <w:tr w:rsidR="00197AA7" w:rsidRPr="00197AA7" w14:paraId="0EF9678B" w14:textId="77777777" w:rsidTr="00F06B9A">
              <w:trPr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510B3AF6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Venta De Gasolina 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36E1C96F" w14:textId="77777777" w:rsidR="004A3D02" w:rsidRPr="00197AA7" w:rsidRDefault="004A3D02" w:rsidP="004A3D0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13A06C14" w14:textId="77777777" w:rsidTr="00F06B9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1105E62A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Cría De Animales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2A5B823F" w14:textId="77777777" w:rsidR="004A3D02" w:rsidRPr="00197AA7" w:rsidRDefault="004A3D02" w:rsidP="004A3D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003C1087" w14:textId="77777777" w:rsidTr="00F06B9A">
              <w:trPr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0C5EEFCB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Ama De Casa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3121FEE3" w14:textId="77777777" w:rsidR="004A3D02" w:rsidRPr="00197AA7" w:rsidRDefault="004A3D02" w:rsidP="004A3D0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014E39FC" w14:textId="77777777" w:rsidTr="00F06B9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1B52B827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Trabajo De Campo 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4F6F70FB" w14:textId="77777777" w:rsidR="004A3D02" w:rsidRPr="00197AA7" w:rsidRDefault="004A3D02" w:rsidP="004A3D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2</w:t>
                  </w:r>
                </w:p>
              </w:tc>
            </w:tr>
            <w:tr w:rsidR="00197AA7" w:rsidRPr="00197AA7" w14:paraId="1F8DFD85" w14:textId="77777777" w:rsidTr="00F06B9A">
              <w:trPr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31132222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Mototaxi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461144EC" w14:textId="77777777" w:rsidR="004A3D02" w:rsidRPr="00197AA7" w:rsidRDefault="004A3D02" w:rsidP="004A3D0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6F2EEAFA" w14:textId="77777777" w:rsidTr="00F06B9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2543A924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Tienda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2FBC8B0B" w14:textId="77777777" w:rsidR="004A3D02" w:rsidRPr="00197AA7" w:rsidRDefault="004A3D02" w:rsidP="004A3D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2</w:t>
                  </w:r>
                </w:p>
              </w:tc>
            </w:tr>
            <w:tr w:rsidR="00197AA7" w:rsidRPr="00197AA7" w14:paraId="61953FFE" w14:textId="77777777" w:rsidTr="00F06B9A">
              <w:trPr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75F96BAF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Pesca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7CA503F1" w14:textId="77777777" w:rsidR="004A3D02" w:rsidRPr="00197AA7" w:rsidRDefault="004A3D02" w:rsidP="004A3D0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</w:t>
                  </w:r>
                </w:p>
              </w:tc>
            </w:tr>
            <w:tr w:rsidR="00197AA7" w:rsidRPr="00197AA7" w14:paraId="335E73AD" w14:textId="77777777" w:rsidTr="00F06B9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35C4CE76" w14:textId="77777777" w:rsidR="004A3D02" w:rsidRPr="00197AA7" w:rsidRDefault="004A3D02" w:rsidP="004A3D0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Artesanía 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5A3160E1" w14:textId="77777777" w:rsidR="004A3D02" w:rsidRPr="00197AA7" w:rsidRDefault="004A3D02" w:rsidP="004A3D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0915D92C" w14:textId="77777777" w:rsidTr="00F06B9A">
              <w:trPr>
                <w:trHeight w:val="25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45" w:type="dxa"/>
                  <w:noWrap/>
                  <w:hideMark/>
                </w:tcPr>
                <w:p w14:paraId="498888D1" w14:textId="1C0D41BA" w:rsidR="004A3D02" w:rsidRPr="00197AA7" w:rsidRDefault="004A3D02" w:rsidP="004A3D02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249" w:type="dxa"/>
                  <w:noWrap/>
                  <w:hideMark/>
                </w:tcPr>
                <w:p w14:paraId="15F59305" w14:textId="77777777" w:rsidR="004A3D02" w:rsidRPr="00197AA7" w:rsidRDefault="004A3D02" w:rsidP="004A3D0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50</w:t>
                  </w:r>
                </w:p>
              </w:tc>
            </w:tr>
          </w:tbl>
          <w:p w14:paraId="21720D37" w14:textId="1D4C9868" w:rsidR="00BA1D26" w:rsidRPr="00197AA7" w:rsidRDefault="00BA1D26" w:rsidP="00504B57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</w:pPr>
          </w:p>
        </w:tc>
        <w:tc>
          <w:tcPr>
            <w:tcW w:w="5268" w:type="dxa"/>
          </w:tcPr>
          <w:p w14:paraId="405AB31E" w14:textId="77777777" w:rsidR="00504B57" w:rsidRPr="00197AA7" w:rsidRDefault="00BA1D26" w:rsidP="00504B57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drawing>
                <wp:inline distT="0" distB="0" distL="0" distR="0" wp14:anchorId="5E7AA9D0" wp14:editId="51B0CDF9">
                  <wp:extent cx="2765284" cy="2769080"/>
                  <wp:effectExtent l="0" t="0" r="0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14" r="10163"/>
                          <a:stretch/>
                        </pic:blipFill>
                        <pic:spPr bwMode="auto">
                          <a:xfrm>
                            <a:off x="0" y="0"/>
                            <a:ext cx="2790236" cy="2794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F71A8A9" w14:textId="1865423D" w:rsidR="004A3D02" w:rsidRPr="00197AA7" w:rsidRDefault="000744DA" w:rsidP="00504B57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 xml:space="preserve">                  </w:t>
            </w:r>
            <w:r w:rsidR="004A3D02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>Grafica No. 3</w:t>
            </w:r>
          </w:p>
        </w:tc>
      </w:tr>
    </w:tbl>
    <w:p w14:paraId="6345AC7D" w14:textId="6EE623EC" w:rsidR="00406E96" w:rsidRPr="00197AA7" w:rsidRDefault="00406E96" w:rsidP="00F06B9A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En la gráfica</w:t>
      </w:r>
      <w:r w:rsidR="00C2537F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No.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3 se muestra que el 62% de las familias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tiene como actividad económica principal es oficios varios, el 6% de las familias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tiene como actividad económica principal es la ganadería, el 8% de las familias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tiene como actividad económica principal es la agricultura, el 2% de las familias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tiene como actividad económica principal es</w:t>
      </w:r>
      <w:r w:rsidR="00B820C8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la venta de gasolina, el 2% de las familias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B820C8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tiene como actividad económica principal es la cría de animales, el 2% de las familias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B820C8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tiene como actividad económica principal ama de casa, el 4% 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las familias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tiene como actividad económica principal </w:t>
      </w:r>
      <w:r w:rsidR="00B820C8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 trabajo de campo, el 2%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de las familias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tiene como actividad económica principal e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l</w:t>
      </w:r>
      <w:r w:rsidR="00B820C8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mototaxismo</w:t>
      </w:r>
      <w:r w:rsidR="00B820C8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el 4% de las familias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B820C8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tiene como actividad económica principal es </w:t>
      </w:r>
      <w:r w:rsidR="0075327C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tendero</w:t>
      </w:r>
      <w:r w:rsidR="00B820C8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el 6% 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de las familias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tiene como actividad económica principal </w:t>
      </w:r>
      <w:r w:rsidR="00B820C8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la pesca y el 2% de las familias 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encuestadas</w:t>
      </w:r>
      <w:r w:rsidR="00C7482E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B820C8" w:rsidRPr="00197AA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tiene como actividad económica principal la artesanía.</w:t>
      </w:r>
    </w:p>
    <w:p w14:paraId="4A128BD9" w14:textId="433753CE" w:rsidR="00B83456" w:rsidRPr="00197AA7" w:rsidRDefault="00B83456" w:rsidP="00B83456">
      <w:pPr>
        <w:pStyle w:val="Prrafodelista"/>
        <w:numPr>
          <w:ilvl w:val="0"/>
          <w:numId w:val="1"/>
        </w:num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197AA7">
        <w:rPr>
          <w:rFonts w:ascii="Arial Narrow" w:hAnsi="Arial Narrow" w:cstheme="minorHAnsi"/>
          <w:noProof/>
          <w:color w:val="auto"/>
          <w:sz w:val="24"/>
          <w:szCs w:val="24"/>
        </w:rPr>
        <w:t>¿En la vivienda se realiza algún trabajo o negocio que genere ingresos económicos?</w:t>
      </w:r>
    </w:p>
    <w:tbl>
      <w:tblPr>
        <w:tblStyle w:val="Tablaconcuadrcula"/>
        <w:tblW w:w="0" w:type="auto"/>
        <w:tblInd w:w="-7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9"/>
        <w:gridCol w:w="4813"/>
      </w:tblGrid>
      <w:tr w:rsidR="00197AA7" w:rsidRPr="00197AA7" w14:paraId="7A7401CB" w14:textId="77777777" w:rsidTr="006F7FC3">
        <w:trPr>
          <w:trHeight w:val="3726"/>
        </w:trPr>
        <w:tc>
          <w:tcPr>
            <w:tcW w:w="4469" w:type="dxa"/>
          </w:tcPr>
          <w:p w14:paraId="731B55EC" w14:textId="51605C9D" w:rsidR="00047291" w:rsidRPr="00197AA7" w:rsidRDefault="00047291" w:rsidP="00047291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>Tabla No. 4</w:t>
            </w:r>
          </w:p>
          <w:tbl>
            <w:tblPr>
              <w:tblStyle w:val="Tablaconcuadrcula5oscura-nfasis6"/>
              <w:tblpPr w:leftFromText="141" w:rightFromText="141" w:vertAnchor="text" w:horzAnchor="margin" w:tblpY="85"/>
              <w:tblOverlap w:val="never"/>
              <w:tblW w:w="4199" w:type="dxa"/>
              <w:tblLook w:val="04A0" w:firstRow="1" w:lastRow="0" w:firstColumn="1" w:lastColumn="0" w:noHBand="0" w:noVBand="1"/>
            </w:tblPr>
            <w:tblGrid>
              <w:gridCol w:w="2565"/>
              <w:gridCol w:w="1634"/>
            </w:tblGrid>
            <w:tr w:rsidR="00197AA7" w:rsidRPr="006F7FC3" w14:paraId="2B930725" w14:textId="77777777" w:rsidTr="006F7FC3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60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5" w:type="dxa"/>
                  <w:hideMark/>
                </w:tcPr>
                <w:p w14:paraId="0E23F209" w14:textId="77777777" w:rsidR="00F06B9A" w:rsidRPr="006F7FC3" w:rsidRDefault="00F06B9A" w:rsidP="00F06B9A">
                  <w:pPr>
                    <w:jc w:val="both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¿En la vivienda se realiza algún trabajo o negocio adicional que genere ingresos económicos? </w:t>
                  </w:r>
                </w:p>
              </w:tc>
              <w:tc>
                <w:tcPr>
                  <w:tcW w:w="1633" w:type="dxa"/>
                  <w:hideMark/>
                </w:tcPr>
                <w:p w14:paraId="14090390" w14:textId="77777777" w:rsidR="00F06B9A" w:rsidRPr="006F7FC3" w:rsidRDefault="00F06B9A" w:rsidP="00F06B9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</w:pPr>
                </w:p>
                <w:p w14:paraId="38DA58F2" w14:textId="77777777" w:rsidR="00F06B9A" w:rsidRPr="006F7FC3" w:rsidRDefault="00F06B9A" w:rsidP="00F06B9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6F7FC3" w14:paraId="0FFD58D5" w14:textId="77777777" w:rsidTr="006F7FC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4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5" w:type="dxa"/>
                  <w:noWrap/>
                  <w:hideMark/>
                </w:tcPr>
                <w:p w14:paraId="4285D801" w14:textId="77777777" w:rsidR="00F06B9A" w:rsidRPr="006F7FC3" w:rsidRDefault="00F06B9A" w:rsidP="00F06B9A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SI</w:t>
                  </w:r>
                </w:p>
              </w:tc>
              <w:tc>
                <w:tcPr>
                  <w:tcW w:w="1633" w:type="dxa"/>
                  <w:noWrap/>
                  <w:hideMark/>
                </w:tcPr>
                <w:p w14:paraId="23BC75BB" w14:textId="77777777" w:rsidR="00F06B9A" w:rsidRPr="006F7FC3" w:rsidRDefault="00F06B9A" w:rsidP="00F06B9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14</w:t>
                  </w:r>
                </w:p>
              </w:tc>
            </w:tr>
            <w:tr w:rsidR="00197AA7" w:rsidRPr="006F7FC3" w14:paraId="475399F9" w14:textId="77777777" w:rsidTr="006F7FC3">
              <w:trPr>
                <w:trHeight w:val="14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5" w:type="dxa"/>
                  <w:noWrap/>
                  <w:hideMark/>
                </w:tcPr>
                <w:p w14:paraId="0545AB50" w14:textId="77777777" w:rsidR="00F06B9A" w:rsidRPr="006F7FC3" w:rsidRDefault="00F06B9A" w:rsidP="00F06B9A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NO</w:t>
                  </w:r>
                </w:p>
              </w:tc>
              <w:tc>
                <w:tcPr>
                  <w:tcW w:w="1633" w:type="dxa"/>
                  <w:noWrap/>
                  <w:hideMark/>
                </w:tcPr>
                <w:p w14:paraId="5CC9DDEC" w14:textId="77777777" w:rsidR="00F06B9A" w:rsidRPr="006F7FC3" w:rsidRDefault="00F06B9A" w:rsidP="00F06B9A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36</w:t>
                  </w:r>
                </w:p>
              </w:tc>
            </w:tr>
            <w:tr w:rsidR="00197AA7" w:rsidRPr="006F7FC3" w14:paraId="3278CB36" w14:textId="77777777" w:rsidTr="006F7FC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65" w:type="dxa"/>
                  <w:noWrap/>
                  <w:hideMark/>
                </w:tcPr>
                <w:p w14:paraId="6D46CD3B" w14:textId="77777777" w:rsidR="00F06B9A" w:rsidRPr="006F7FC3" w:rsidRDefault="00F06B9A" w:rsidP="00F06B9A">
                  <w:pPr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  <w:t xml:space="preserve">Total </w:t>
                  </w:r>
                </w:p>
              </w:tc>
              <w:tc>
                <w:tcPr>
                  <w:tcW w:w="1633" w:type="dxa"/>
                  <w:noWrap/>
                  <w:hideMark/>
                </w:tcPr>
                <w:p w14:paraId="503C403A" w14:textId="77777777" w:rsidR="00F06B9A" w:rsidRPr="006F7FC3" w:rsidRDefault="00F06B9A" w:rsidP="00F06B9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50</w:t>
                  </w:r>
                </w:p>
              </w:tc>
            </w:tr>
            <w:tr w:rsidR="00197AA7" w:rsidRPr="006F7FC3" w14:paraId="4E6A8A61" w14:textId="77777777" w:rsidTr="006F7FC3">
              <w:trPr>
                <w:trHeight w:val="56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199" w:type="dxa"/>
                  <w:gridSpan w:val="2"/>
                  <w:hideMark/>
                </w:tcPr>
                <w:p w14:paraId="5F189DCC" w14:textId="77777777" w:rsidR="00F06B9A" w:rsidRPr="006F7FC3" w:rsidRDefault="00F06B9A" w:rsidP="00F06B9A">
                  <w:pPr>
                    <w:jc w:val="both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CUAL: Tienda, cultivo, venta de dulce, venta de limón, venta de gasolina, artesanías con palma, venta y crea animales.</w:t>
                  </w:r>
                </w:p>
              </w:tc>
            </w:tr>
          </w:tbl>
          <w:p w14:paraId="2958AAF0" w14:textId="77777777" w:rsidR="00047291" w:rsidRPr="00197AA7" w:rsidRDefault="00047291" w:rsidP="00047291">
            <w:pPr>
              <w:pStyle w:val="Prrafodelista"/>
              <w:spacing w:after="200"/>
              <w:jc w:val="both"/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</w:rPr>
            </w:pPr>
          </w:p>
        </w:tc>
        <w:tc>
          <w:tcPr>
            <w:tcW w:w="4813" w:type="dxa"/>
          </w:tcPr>
          <w:p w14:paraId="750ED1C3" w14:textId="7E617F5E" w:rsidR="00047291" w:rsidRPr="00197AA7" w:rsidRDefault="00047291" w:rsidP="00047291">
            <w:pPr>
              <w:spacing w:after="200"/>
              <w:jc w:val="both"/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</w:rPr>
              <w:t xml:space="preserve">          </w:t>
            </w:r>
            <w:r w:rsidRPr="00197AA7"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</w:rPr>
              <w:drawing>
                <wp:inline distT="0" distB="0" distL="0" distR="0" wp14:anchorId="5B2D6B34" wp14:editId="26007F4B">
                  <wp:extent cx="2360340" cy="2219325"/>
                  <wp:effectExtent l="0" t="0" r="0" b="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34" t="1693" r="15691" b="3383"/>
                          <a:stretch/>
                        </pic:blipFill>
                        <pic:spPr bwMode="auto">
                          <a:xfrm>
                            <a:off x="0" y="0"/>
                            <a:ext cx="2388084" cy="2245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A28278" w14:textId="4CF33DCA" w:rsidR="00047291" w:rsidRPr="00197AA7" w:rsidRDefault="000744DA" w:rsidP="00047291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 xml:space="preserve">                            </w:t>
            </w:r>
            <w:r w:rsidR="00047291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</w:rPr>
              <w:t>Grafica No. 4</w:t>
            </w:r>
          </w:p>
        </w:tc>
      </w:tr>
    </w:tbl>
    <w:p w14:paraId="54E7A1AC" w14:textId="490139B4" w:rsidR="00B83456" w:rsidRPr="006F7FC3" w:rsidRDefault="00C2537F" w:rsidP="00F968E8">
      <w:pPr>
        <w:spacing w:after="200" w:line="240" w:lineRule="auto"/>
        <w:jc w:val="both"/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</w:pP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 la gráfica No. 4 se refleja que el</w:t>
      </w:r>
      <w:r w:rsidR="00C7482E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 72% de las familias encuestadas </w:t>
      </w:r>
      <w:r w:rsidR="008844C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NO </w:t>
      </w:r>
      <w:r w:rsidR="00C7482E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realizan algún trabajo o negocio</w:t>
      </w:r>
      <w:r w:rsidR="008844C3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 adicional</w:t>
      </w:r>
      <w:r w:rsidR="00C7482E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 que genere ingresos económicos</w:t>
      </w:r>
      <w:r w:rsidR="008844C3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 y el 28% </w:t>
      </w:r>
      <w:r w:rsidR="008844C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de las familias encuestadas SI </w:t>
      </w:r>
      <w:r w:rsidR="008844C3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realizan algún trabajo o negocio adicional que genere ingresos económicos, de los cuales son: tienda, cultivo, venta de dulce, venta de limón, venta de gasolina, artesanías con palma, venta y crea animales</w:t>
      </w:r>
      <w:r w:rsidR="006F67BC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.</w:t>
      </w:r>
    </w:p>
    <w:p w14:paraId="799BAA90" w14:textId="493EA1AB" w:rsidR="00FC0CBD" w:rsidRPr="00197AA7" w:rsidRDefault="00FC0CBD" w:rsidP="00FC0CBD">
      <w:pPr>
        <w:pStyle w:val="Prrafodelista"/>
        <w:numPr>
          <w:ilvl w:val="0"/>
          <w:numId w:val="2"/>
        </w:num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  <w:lang w:val="es-CO"/>
        </w:rPr>
      </w:pPr>
      <w:r w:rsidRPr="00197AA7">
        <w:rPr>
          <w:rFonts w:ascii="Arial Narrow" w:hAnsi="Arial Narrow" w:cstheme="minorHAnsi"/>
          <w:noProof/>
          <w:color w:val="auto"/>
          <w:sz w:val="24"/>
          <w:szCs w:val="24"/>
          <w:lang w:val="es-CO"/>
        </w:rPr>
        <w:t>¿Qué Sexo son los miembros de las familias</w:t>
      </w:r>
      <w:r w:rsidR="002F2D33" w:rsidRPr="00197AA7">
        <w:rPr>
          <w:rFonts w:ascii="Arial Narrow" w:hAnsi="Arial Narrow" w:cstheme="minorHAnsi"/>
          <w:noProof/>
          <w:color w:val="auto"/>
          <w:sz w:val="24"/>
          <w:szCs w:val="24"/>
          <w:lang w:val="es-CO"/>
        </w:rPr>
        <w:t xml:space="preserve"> encuestadas</w:t>
      </w:r>
      <w:r w:rsidRPr="00197AA7">
        <w:rPr>
          <w:rFonts w:ascii="Arial Narrow" w:hAnsi="Arial Narrow" w:cstheme="minorHAnsi"/>
          <w:noProof/>
          <w:color w:val="auto"/>
          <w:sz w:val="24"/>
          <w:szCs w:val="24"/>
          <w:lang w:val="es-CO"/>
        </w:rPr>
        <w:t xml:space="preserve">? 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88"/>
        <w:gridCol w:w="4516"/>
      </w:tblGrid>
      <w:tr w:rsidR="00197AA7" w:rsidRPr="00197AA7" w14:paraId="3CB1D663" w14:textId="77777777" w:rsidTr="008E0122">
        <w:tc>
          <w:tcPr>
            <w:tcW w:w="3823" w:type="dxa"/>
          </w:tcPr>
          <w:p w14:paraId="2C462385" w14:textId="77777777" w:rsidR="00FC0CBD" w:rsidRPr="00197AA7" w:rsidRDefault="00FC0CBD" w:rsidP="00C2537F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  <w:p w14:paraId="7AEB12AF" w14:textId="57C14377" w:rsidR="00FC0CBD" w:rsidRPr="00197AA7" w:rsidRDefault="00FC0CBD" w:rsidP="00C2537F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No.5</w:t>
            </w:r>
          </w:p>
          <w:tbl>
            <w:tblPr>
              <w:tblStyle w:val="Tablaconcuadrcula5oscura-nfasis6"/>
              <w:tblW w:w="3740" w:type="dxa"/>
              <w:tblLook w:val="04A0" w:firstRow="1" w:lastRow="0" w:firstColumn="1" w:lastColumn="0" w:noHBand="0" w:noVBand="1"/>
            </w:tblPr>
            <w:tblGrid>
              <w:gridCol w:w="2446"/>
              <w:gridCol w:w="1316"/>
            </w:tblGrid>
            <w:tr w:rsidR="00197AA7" w:rsidRPr="00197AA7" w14:paraId="638B71C1" w14:textId="77777777" w:rsidTr="000017D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64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hideMark/>
                </w:tcPr>
                <w:p w14:paraId="33468762" w14:textId="77777777" w:rsidR="000017DF" w:rsidRPr="00197AA7" w:rsidRDefault="000017DF" w:rsidP="000017DF">
                  <w:pPr>
                    <w:spacing w:after="200"/>
                    <w:jc w:val="both"/>
                    <w:rPr>
                      <w:rFonts w:ascii="Arial Narrow" w:hAnsi="Arial Narrow" w:cstheme="minorHAnsi"/>
                      <w:noProof/>
                      <w:color w:val="auto"/>
                      <w:sz w:val="24"/>
                      <w:szCs w:val="24"/>
                      <w:lang w:val="es-CO"/>
                    </w:rPr>
                  </w:pPr>
                  <w:r w:rsidRPr="00197AA7">
                    <w:rPr>
                      <w:rFonts w:ascii="Arial Narrow" w:hAnsi="Arial Narrow" w:cstheme="minorHAnsi"/>
                      <w:noProof/>
                      <w:color w:val="auto"/>
                      <w:sz w:val="24"/>
                      <w:szCs w:val="24"/>
                      <w:lang w:val="es-CO"/>
                    </w:rPr>
                    <w:t>¿Qué Sexo son los miembros de las familias</w:t>
                  </w:r>
                  <w:r w:rsidRPr="00197AA7">
                    <w:rPr>
                      <w:rFonts w:ascii="Arial Narrow" w:hAnsi="Arial Narrow" w:cstheme="minorHAnsi"/>
                      <w:b/>
                      <w:bCs w:val="0"/>
                      <w:noProof/>
                      <w:color w:val="auto"/>
                      <w:sz w:val="24"/>
                      <w:szCs w:val="24"/>
                      <w:lang w:val="es-CO"/>
                    </w:rPr>
                    <w:t xml:space="preserve"> encuestadas</w:t>
                  </w:r>
                  <w:r w:rsidRPr="00197AA7">
                    <w:rPr>
                      <w:rFonts w:ascii="Arial Narrow" w:hAnsi="Arial Narrow" w:cstheme="minorHAnsi"/>
                      <w:noProof/>
                      <w:color w:val="auto"/>
                      <w:sz w:val="24"/>
                      <w:szCs w:val="24"/>
                      <w:lang w:val="es-CO"/>
                    </w:rPr>
                    <w:t xml:space="preserve">? </w:t>
                  </w:r>
                </w:p>
                <w:p w14:paraId="4603226B" w14:textId="6C4F24E0" w:rsidR="000017DF" w:rsidRPr="00197AA7" w:rsidRDefault="000017DF" w:rsidP="000017DF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</w:p>
              </w:tc>
              <w:tc>
                <w:tcPr>
                  <w:tcW w:w="1260" w:type="dxa"/>
                  <w:hideMark/>
                </w:tcPr>
                <w:p w14:paraId="014C349F" w14:textId="77777777" w:rsidR="000017DF" w:rsidRPr="00197AA7" w:rsidRDefault="000017DF" w:rsidP="000017D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139C09B9" w14:textId="77777777" w:rsidTr="000017D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1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7797E994" w14:textId="77777777" w:rsidR="000017DF" w:rsidRPr="00197AA7" w:rsidRDefault="000017DF" w:rsidP="000017DF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Femenino 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19E8D0B9" w14:textId="77777777" w:rsidR="000017DF" w:rsidRPr="00197AA7" w:rsidRDefault="000017DF" w:rsidP="000C32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80</w:t>
                  </w:r>
                </w:p>
              </w:tc>
            </w:tr>
            <w:tr w:rsidR="00197AA7" w:rsidRPr="00197AA7" w14:paraId="4BBD664D" w14:textId="77777777" w:rsidTr="000017DF">
              <w:trPr>
                <w:trHeight w:val="31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642DC0BE" w14:textId="77777777" w:rsidR="000017DF" w:rsidRPr="00197AA7" w:rsidRDefault="000017DF" w:rsidP="000017DF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Masculino 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4A481E40" w14:textId="77777777" w:rsidR="000017DF" w:rsidRPr="00197AA7" w:rsidRDefault="000017DF" w:rsidP="000C321D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98</w:t>
                  </w:r>
                </w:p>
              </w:tc>
            </w:tr>
            <w:tr w:rsidR="00197AA7" w:rsidRPr="00197AA7" w14:paraId="36628036" w14:textId="77777777" w:rsidTr="000017D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3C0A64C6" w14:textId="461076D7" w:rsidR="000017DF" w:rsidRPr="00197AA7" w:rsidRDefault="000017DF" w:rsidP="000C321D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75C8E0BC" w14:textId="77777777" w:rsidR="000017DF" w:rsidRPr="00197AA7" w:rsidRDefault="000017DF" w:rsidP="000C32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178</w:t>
                  </w:r>
                </w:p>
              </w:tc>
            </w:tr>
          </w:tbl>
          <w:p w14:paraId="3F1C9F30" w14:textId="1861CC66" w:rsidR="00FC0CBD" w:rsidRPr="00197AA7" w:rsidRDefault="00FC0CBD" w:rsidP="00C2537F">
            <w:pPr>
              <w:spacing w:after="200"/>
              <w:jc w:val="both"/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671" w:type="dxa"/>
          </w:tcPr>
          <w:p w14:paraId="6C14CCAE" w14:textId="5C713E49" w:rsidR="00FC0CBD" w:rsidRPr="00197AA7" w:rsidRDefault="00FC0CBD" w:rsidP="00C2537F">
            <w:pPr>
              <w:spacing w:after="200"/>
              <w:jc w:val="both"/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7F6F65DC" wp14:editId="68F65754">
                  <wp:extent cx="2771775" cy="2563258"/>
                  <wp:effectExtent l="0" t="0" r="0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25632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813DA7D" w14:textId="2E990170" w:rsidR="00FC0CBD" w:rsidRPr="00197AA7" w:rsidRDefault="00FC0CBD" w:rsidP="00C2537F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           </w:t>
            </w:r>
            <w:r w:rsidR="002F2D33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  </w:t>
            </w: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Grafica No. 5</w:t>
            </w:r>
          </w:p>
        </w:tc>
      </w:tr>
    </w:tbl>
    <w:p w14:paraId="0EAE26A0" w14:textId="527BC332" w:rsidR="00FC0CBD" w:rsidRPr="006F7FC3" w:rsidRDefault="00FC0CBD" w:rsidP="00F968E8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</w:pP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En lo que respecta a la grafica No. 5 el 55% de los miembros de las familias encuentadas son de sexo masculino y el 45 </w:t>
      </w:r>
      <w:r w:rsidR="002F2D3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de los miembros de las familias encuentadas son de sexo femenino.</w:t>
      </w:r>
    </w:p>
    <w:p w14:paraId="70FC2483" w14:textId="77777777" w:rsidR="00197AA7" w:rsidRPr="00197AA7" w:rsidRDefault="00197AA7" w:rsidP="00F968E8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4"/>
          <w:szCs w:val="24"/>
          <w:lang w:val="es-CO"/>
        </w:rPr>
      </w:pPr>
    </w:p>
    <w:p w14:paraId="2E32237C" w14:textId="1B30FE7D" w:rsidR="002F2D33" w:rsidRPr="00197AA7" w:rsidRDefault="002F2D33" w:rsidP="002F2D33">
      <w:pPr>
        <w:pStyle w:val="Prrafodelista"/>
        <w:numPr>
          <w:ilvl w:val="0"/>
          <w:numId w:val="2"/>
        </w:num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  <w:lang w:val="es-CO"/>
        </w:rPr>
      </w:pPr>
      <w:r w:rsidRPr="00197AA7">
        <w:rPr>
          <w:rFonts w:ascii="Arial Narrow" w:hAnsi="Arial Narrow" w:cstheme="minorHAnsi"/>
          <w:noProof/>
          <w:color w:val="auto"/>
          <w:sz w:val="24"/>
          <w:szCs w:val="24"/>
          <w:lang w:val="es-CO"/>
        </w:rPr>
        <w:t>¿Qué Nivel de Escolaridad son los miembros de las familias encuestadas?</w:t>
      </w:r>
    </w:p>
    <w:tbl>
      <w:tblPr>
        <w:tblStyle w:val="Tablaconcuadrcula"/>
        <w:tblW w:w="90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6"/>
        <w:gridCol w:w="5106"/>
      </w:tblGrid>
      <w:tr w:rsidR="00197AA7" w:rsidRPr="00197AA7" w14:paraId="71E30E1E" w14:textId="77777777" w:rsidTr="008E0122">
        <w:tc>
          <w:tcPr>
            <w:tcW w:w="3966" w:type="dxa"/>
          </w:tcPr>
          <w:p w14:paraId="6A728D71" w14:textId="77777777" w:rsidR="00F13E7A" w:rsidRPr="00197AA7" w:rsidRDefault="00F13E7A" w:rsidP="00C2537F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6</w:t>
            </w:r>
          </w:p>
          <w:tbl>
            <w:tblPr>
              <w:tblStyle w:val="Tablaconcuadrcula5oscura-nfasis6"/>
              <w:tblW w:w="3684" w:type="dxa"/>
              <w:tblLook w:val="04A0" w:firstRow="1" w:lastRow="0" w:firstColumn="1" w:lastColumn="0" w:noHBand="0" w:noVBand="1"/>
            </w:tblPr>
            <w:tblGrid>
              <w:gridCol w:w="2339"/>
              <w:gridCol w:w="1345"/>
            </w:tblGrid>
            <w:tr w:rsidR="00197AA7" w:rsidRPr="00197AA7" w14:paraId="7480956D" w14:textId="77777777" w:rsidTr="00F968E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76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hideMark/>
                </w:tcPr>
                <w:p w14:paraId="68F4A3B1" w14:textId="77777777" w:rsidR="000C321D" w:rsidRPr="00197AA7" w:rsidRDefault="000C321D" w:rsidP="000C321D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¿Qué Nivel de Escolaridad son los miembros de las familias encuestadas?</w:t>
                  </w:r>
                </w:p>
              </w:tc>
              <w:tc>
                <w:tcPr>
                  <w:tcW w:w="1345" w:type="dxa"/>
                  <w:hideMark/>
                </w:tcPr>
                <w:p w14:paraId="0C38A78D" w14:textId="77777777" w:rsidR="000C321D" w:rsidRPr="00197AA7" w:rsidRDefault="000C321D" w:rsidP="000C321D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616F6CE6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noWrap/>
                  <w:hideMark/>
                </w:tcPr>
                <w:p w14:paraId="03F16233" w14:textId="77777777" w:rsidR="000C321D" w:rsidRPr="00197AA7" w:rsidRDefault="000C321D" w:rsidP="000C321D">
                  <w:pPr>
                    <w:ind w:firstLineChars="100" w:firstLine="187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>1. Ninguno</w:t>
                  </w:r>
                </w:p>
              </w:tc>
              <w:tc>
                <w:tcPr>
                  <w:tcW w:w="1345" w:type="dxa"/>
                  <w:noWrap/>
                  <w:hideMark/>
                </w:tcPr>
                <w:p w14:paraId="5E50EBB5" w14:textId="77777777" w:rsidR="000C321D" w:rsidRPr="00197AA7" w:rsidRDefault="000C321D" w:rsidP="000C32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18</w:t>
                  </w:r>
                </w:p>
              </w:tc>
            </w:tr>
            <w:tr w:rsidR="00197AA7" w:rsidRPr="00197AA7" w14:paraId="5DA19D84" w14:textId="77777777" w:rsidTr="00F968E8">
              <w:trPr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noWrap/>
                  <w:hideMark/>
                </w:tcPr>
                <w:p w14:paraId="0AB18DD9" w14:textId="77777777" w:rsidR="000C321D" w:rsidRPr="00197AA7" w:rsidRDefault="000C321D" w:rsidP="000C321D">
                  <w:pPr>
                    <w:ind w:firstLineChars="100" w:firstLine="187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>2. Primaria completa</w:t>
                  </w:r>
                </w:p>
              </w:tc>
              <w:tc>
                <w:tcPr>
                  <w:tcW w:w="1345" w:type="dxa"/>
                  <w:noWrap/>
                  <w:hideMark/>
                </w:tcPr>
                <w:p w14:paraId="589B6C96" w14:textId="77777777" w:rsidR="000C321D" w:rsidRPr="00197AA7" w:rsidRDefault="000C321D" w:rsidP="000C321D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49</w:t>
                  </w:r>
                </w:p>
              </w:tc>
            </w:tr>
            <w:tr w:rsidR="00197AA7" w:rsidRPr="00197AA7" w14:paraId="199D98F3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noWrap/>
                  <w:hideMark/>
                </w:tcPr>
                <w:p w14:paraId="1C24C7CB" w14:textId="77777777" w:rsidR="000C321D" w:rsidRPr="00197AA7" w:rsidRDefault="000C321D" w:rsidP="000C321D">
                  <w:pPr>
                    <w:ind w:firstLineChars="100" w:firstLine="187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>3. Primaria incompleta</w:t>
                  </w:r>
                </w:p>
              </w:tc>
              <w:tc>
                <w:tcPr>
                  <w:tcW w:w="1345" w:type="dxa"/>
                  <w:noWrap/>
                  <w:hideMark/>
                </w:tcPr>
                <w:p w14:paraId="4A116D5E" w14:textId="77777777" w:rsidR="000C321D" w:rsidRPr="00197AA7" w:rsidRDefault="000C321D" w:rsidP="000C32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29</w:t>
                  </w:r>
                </w:p>
              </w:tc>
            </w:tr>
            <w:tr w:rsidR="00197AA7" w:rsidRPr="00197AA7" w14:paraId="6C4C4BBA" w14:textId="77777777" w:rsidTr="00F968E8">
              <w:trPr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noWrap/>
                  <w:hideMark/>
                </w:tcPr>
                <w:p w14:paraId="4E016809" w14:textId="77777777" w:rsidR="000C321D" w:rsidRPr="00197AA7" w:rsidRDefault="000C321D" w:rsidP="000C321D">
                  <w:pPr>
                    <w:ind w:firstLineChars="100" w:firstLine="187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>4. Secundaria completa</w:t>
                  </w:r>
                </w:p>
              </w:tc>
              <w:tc>
                <w:tcPr>
                  <w:tcW w:w="1345" w:type="dxa"/>
                  <w:noWrap/>
                  <w:hideMark/>
                </w:tcPr>
                <w:p w14:paraId="2700FF3B" w14:textId="77777777" w:rsidR="000C321D" w:rsidRPr="00197AA7" w:rsidRDefault="000C321D" w:rsidP="000C321D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31</w:t>
                  </w:r>
                </w:p>
              </w:tc>
            </w:tr>
            <w:tr w:rsidR="00197AA7" w:rsidRPr="00197AA7" w14:paraId="5B37D9DA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noWrap/>
                  <w:hideMark/>
                </w:tcPr>
                <w:p w14:paraId="460221D8" w14:textId="77777777" w:rsidR="000C321D" w:rsidRPr="00197AA7" w:rsidRDefault="000C321D" w:rsidP="000C321D">
                  <w:pPr>
                    <w:ind w:firstLineChars="100" w:firstLine="187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>5. Secundaria incompleta</w:t>
                  </w:r>
                </w:p>
              </w:tc>
              <w:tc>
                <w:tcPr>
                  <w:tcW w:w="1345" w:type="dxa"/>
                  <w:noWrap/>
                  <w:hideMark/>
                </w:tcPr>
                <w:p w14:paraId="5AD93E4C" w14:textId="77777777" w:rsidR="000C321D" w:rsidRPr="00197AA7" w:rsidRDefault="000C321D" w:rsidP="000C32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39</w:t>
                  </w:r>
                </w:p>
              </w:tc>
            </w:tr>
            <w:tr w:rsidR="00197AA7" w:rsidRPr="00197AA7" w14:paraId="04E0917A" w14:textId="77777777" w:rsidTr="00F968E8">
              <w:trPr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noWrap/>
                  <w:hideMark/>
                </w:tcPr>
                <w:p w14:paraId="08AD5DC9" w14:textId="77777777" w:rsidR="000C321D" w:rsidRPr="00197AA7" w:rsidRDefault="000C321D" w:rsidP="000C321D">
                  <w:pPr>
                    <w:ind w:firstLineChars="100" w:firstLine="187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>6. Técnica o tecnológica</w:t>
                  </w:r>
                </w:p>
              </w:tc>
              <w:tc>
                <w:tcPr>
                  <w:tcW w:w="1345" w:type="dxa"/>
                  <w:noWrap/>
                  <w:hideMark/>
                </w:tcPr>
                <w:p w14:paraId="7DF39679" w14:textId="77777777" w:rsidR="000C321D" w:rsidRPr="00197AA7" w:rsidRDefault="000C321D" w:rsidP="000C321D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5</w:t>
                  </w:r>
                </w:p>
              </w:tc>
            </w:tr>
            <w:tr w:rsidR="00197AA7" w:rsidRPr="00197AA7" w14:paraId="4154668D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noWrap/>
                  <w:hideMark/>
                </w:tcPr>
                <w:p w14:paraId="3639AFFD" w14:textId="77777777" w:rsidR="000C321D" w:rsidRPr="00197AA7" w:rsidRDefault="000C321D" w:rsidP="000C321D">
                  <w:pPr>
                    <w:ind w:firstLineChars="100" w:firstLine="187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>7. Universitaria</w:t>
                  </w:r>
                </w:p>
              </w:tc>
              <w:tc>
                <w:tcPr>
                  <w:tcW w:w="1345" w:type="dxa"/>
                  <w:noWrap/>
                  <w:hideMark/>
                </w:tcPr>
                <w:p w14:paraId="5E215F5D" w14:textId="77777777" w:rsidR="000C321D" w:rsidRPr="00197AA7" w:rsidRDefault="000C321D" w:rsidP="000C32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15B420E3" w14:textId="77777777" w:rsidTr="00F968E8">
              <w:trPr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noWrap/>
                  <w:hideMark/>
                </w:tcPr>
                <w:p w14:paraId="5DEEFB0C" w14:textId="1325950F" w:rsidR="000C321D" w:rsidRPr="00197AA7" w:rsidRDefault="000C321D" w:rsidP="000C321D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 xml:space="preserve">     8. Posgrado</w:t>
                  </w:r>
                </w:p>
              </w:tc>
              <w:tc>
                <w:tcPr>
                  <w:tcW w:w="1345" w:type="dxa"/>
                  <w:noWrap/>
                  <w:hideMark/>
                </w:tcPr>
                <w:p w14:paraId="3421F4AB" w14:textId="77777777" w:rsidR="000C321D" w:rsidRPr="00197AA7" w:rsidRDefault="000C321D" w:rsidP="000C321D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347C3950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noWrap/>
                  <w:hideMark/>
                </w:tcPr>
                <w:p w14:paraId="3A5E52FF" w14:textId="78FEDAF3" w:rsidR="000C321D" w:rsidRPr="00197AA7" w:rsidRDefault="00CE31BE" w:rsidP="000C321D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 xml:space="preserve">   9. </w:t>
                  </w:r>
                  <w:r w:rsidR="000C321D"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>Otro</w:t>
                  </w:r>
                </w:p>
              </w:tc>
              <w:tc>
                <w:tcPr>
                  <w:tcW w:w="1345" w:type="dxa"/>
                  <w:noWrap/>
                  <w:hideMark/>
                </w:tcPr>
                <w:p w14:paraId="4FA2D2C2" w14:textId="77777777" w:rsidR="000C321D" w:rsidRPr="00197AA7" w:rsidRDefault="000C321D" w:rsidP="000C32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7</w:t>
                  </w:r>
                </w:p>
              </w:tc>
            </w:tr>
            <w:tr w:rsidR="00197AA7" w:rsidRPr="00197AA7" w14:paraId="7BB91B4A" w14:textId="77777777" w:rsidTr="00F968E8">
              <w:trPr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9" w:type="dxa"/>
                  <w:noWrap/>
                  <w:hideMark/>
                </w:tcPr>
                <w:p w14:paraId="1CAF8DED" w14:textId="18F9E69B" w:rsidR="000C321D" w:rsidRPr="00197AA7" w:rsidRDefault="000C321D" w:rsidP="000C321D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345" w:type="dxa"/>
                  <w:noWrap/>
                  <w:hideMark/>
                </w:tcPr>
                <w:p w14:paraId="15E48B1A" w14:textId="77777777" w:rsidR="000C321D" w:rsidRPr="00197AA7" w:rsidRDefault="000C321D" w:rsidP="000C321D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178</w:t>
                  </w:r>
                </w:p>
              </w:tc>
            </w:tr>
          </w:tbl>
          <w:p w14:paraId="421FD244" w14:textId="3780FCE4" w:rsidR="00F13E7A" w:rsidRPr="00197AA7" w:rsidRDefault="00F13E7A" w:rsidP="00C2537F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5106" w:type="dxa"/>
          </w:tcPr>
          <w:p w14:paraId="69FAF5B5" w14:textId="4AA7530F" w:rsidR="00F13E7A" w:rsidRPr="00197AA7" w:rsidRDefault="00CE31BE" w:rsidP="00C2537F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235D31EA" wp14:editId="430D24D9">
                  <wp:extent cx="2777706" cy="2543390"/>
                  <wp:effectExtent l="0" t="0" r="0" b="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225" cy="25658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9D23FB6" w14:textId="2471E85E" w:rsidR="00F13E7A" w:rsidRPr="00197AA7" w:rsidRDefault="00F13E7A" w:rsidP="00C2537F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Grafica No. 6</w:t>
            </w:r>
          </w:p>
        </w:tc>
      </w:tr>
    </w:tbl>
    <w:p w14:paraId="02B70EF0" w14:textId="070CCB5B" w:rsidR="00CE31BE" w:rsidRPr="006F7FC3" w:rsidRDefault="00745C83" w:rsidP="00F968E8">
      <w:pPr>
        <w:spacing w:after="200" w:line="240" w:lineRule="auto"/>
        <w:jc w:val="both"/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</w:pP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 cuanto a la grafica No. 6 el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 10% de</w:t>
      </w:r>
      <w:r w:rsidR="00322DD3" w:rsidRPr="006F7FC3">
        <w:rPr>
          <w:rFonts w:ascii="Arial Narrow" w:hAnsi="Arial Narrow" w:cstheme="minorHAnsi"/>
          <w:color w:val="auto"/>
          <w:sz w:val="20"/>
          <w:szCs w:val="20"/>
        </w:rPr>
        <w:t xml:space="preserve">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miembros de las familias encuestadas no tiene </w:t>
      </w:r>
      <w:r w:rsidR="00322DD3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nivel de escolaridad, el 28%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de</w:t>
      </w:r>
      <w:r w:rsidR="00322DD3" w:rsidRPr="006F7FC3">
        <w:rPr>
          <w:rFonts w:ascii="Arial Narrow" w:hAnsi="Arial Narrow" w:cstheme="minorHAnsi"/>
          <w:color w:val="auto"/>
          <w:sz w:val="20"/>
          <w:szCs w:val="20"/>
        </w:rPr>
        <w:t xml:space="preserve">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miembros de las familias encuestadas su </w:t>
      </w:r>
      <w:r w:rsidR="00322DD3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nivel de escolaridad es primaria completa, el 16%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de</w:t>
      </w:r>
      <w:r w:rsidR="00322DD3" w:rsidRPr="006F7FC3">
        <w:rPr>
          <w:rFonts w:ascii="Arial Narrow" w:hAnsi="Arial Narrow" w:cstheme="minorHAnsi"/>
          <w:color w:val="auto"/>
          <w:sz w:val="20"/>
          <w:szCs w:val="20"/>
        </w:rPr>
        <w:t xml:space="preserve">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miembros de las familias encuestadas su </w:t>
      </w:r>
      <w:r w:rsidR="00322DD3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nivel de escolaridad es primaria incompleta, el 17%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de</w:t>
      </w:r>
      <w:r w:rsidR="00322DD3" w:rsidRPr="006F7FC3">
        <w:rPr>
          <w:rFonts w:ascii="Arial Narrow" w:hAnsi="Arial Narrow" w:cstheme="minorHAnsi"/>
          <w:color w:val="auto"/>
          <w:sz w:val="20"/>
          <w:szCs w:val="20"/>
        </w:rPr>
        <w:t xml:space="preserve">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miembros de las familias encuestadas su </w:t>
      </w:r>
      <w:r w:rsidR="00322DD3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nivel de escolaridad es</w:t>
      </w:r>
      <w:r w:rsidR="00CE31BE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 secundaria completa, el 22%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de</w:t>
      </w:r>
      <w:r w:rsidR="00322DD3" w:rsidRPr="006F7FC3">
        <w:rPr>
          <w:rFonts w:ascii="Arial Narrow" w:hAnsi="Arial Narrow" w:cstheme="minorHAnsi"/>
          <w:color w:val="auto"/>
          <w:sz w:val="20"/>
          <w:szCs w:val="20"/>
        </w:rPr>
        <w:t xml:space="preserve">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miembros de las familias encuestadas su </w:t>
      </w:r>
      <w:r w:rsidR="00322DD3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nivel de escolaridad es</w:t>
      </w:r>
      <w:r w:rsidR="00CE31BE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 secundaria incompleta, el 3%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de</w:t>
      </w:r>
      <w:r w:rsidR="00322DD3" w:rsidRPr="006F7FC3">
        <w:rPr>
          <w:rFonts w:ascii="Arial Narrow" w:hAnsi="Arial Narrow" w:cstheme="minorHAnsi"/>
          <w:color w:val="auto"/>
          <w:sz w:val="20"/>
          <w:szCs w:val="20"/>
        </w:rPr>
        <w:t xml:space="preserve">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miembros de las familias encuestadas su </w:t>
      </w:r>
      <w:r w:rsidR="00322DD3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nivel de escolaridad es</w:t>
      </w:r>
      <w:r w:rsidR="00CE31BE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 técnica o tecnológica, el 0%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de</w:t>
      </w:r>
      <w:r w:rsidR="00322DD3" w:rsidRPr="006F7FC3">
        <w:rPr>
          <w:rFonts w:ascii="Arial Narrow" w:hAnsi="Arial Narrow" w:cstheme="minorHAnsi"/>
          <w:color w:val="auto"/>
          <w:sz w:val="20"/>
          <w:szCs w:val="20"/>
        </w:rPr>
        <w:t xml:space="preserve"> </w:t>
      </w:r>
      <w:r w:rsidR="00322DD3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miembros de las familias encuestadas su </w:t>
      </w:r>
      <w:r w:rsidR="00322DD3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nivel de escolaridad es</w:t>
      </w:r>
      <w:r w:rsidR="00CE31BE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 universitaria, el 0% </w:t>
      </w:r>
      <w:r w:rsidR="00CE31BE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de</w:t>
      </w:r>
      <w:r w:rsidR="00CE31BE" w:rsidRPr="006F7FC3">
        <w:rPr>
          <w:rFonts w:ascii="Arial Narrow" w:hAnsi="Arial Narrow" w:cstheme="minorHAnsi"/>
          <w:color w:val="auto"/>
          <w:sz w:val="20"/>
          <w:szCs w:val="20"/>
        </w:rPr>
        <w:t xml:space="preserve"> </w:t>
      </w:r>
      <w:r w:rsidR="00CE31BE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miembros de las familias encuestadas su </w:t>
      </w:r>
      <w:r w:rsidR="00CE31BE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nivel de escolaridad es posgrado, el 4% </w:t>
      </w:r>
      <w:r w:rsidR="00CE31BE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de</w:t>
      </w:r>
      <w:r w:rsidR="00CE31BE" w:rsidRPr="006F7FC3">
        <w:rPr>
          <w:rFonts w:ascii="Arial Narrow" w:hAnsi="Arial Narrow" w:cstheme="minorHAnsi"/>
          <w:color w:val="auto"/>
          <w:sz w:val="20"/>
          <w:szCs w:val="20"/>
        </w:rPr>
        <w:t xml:space="preserve"> </w:t>
      </w:r>
      <w:r w:rsidR="00CE31BE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miembros de las familias encuestadas su </w:t>
      </w:r>
      <w:r w:rsidR="00CE31BE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nivel de escolaridad es otro, del cual son </w:t>
      </w:r>
      <w:r w:rsidR="00AD4ED1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hogar.</w:t>
      </w:r>
    </w:p>
    <w:p w14:paraId="10E215D6" w14:textId="77777777" w:rsidR="00197AA7" w:rsidRPr="00197AA7" w:rsidRDefault="00197AA7" w:rsidP="00F968E8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4"/>
          <w:szCs w:val="24"/>
          <w:lang w:val="es-CO"/>
        </w:rPr>
      </w:pPr>
    </w:p>
    <w:p w14:paraId="05869EFC" w14:textId="47602C64" w:rsidR="00CA0CF9" w:rsidRPr="006F7FC3" w:rsidRDefault="008A112F" w:rsidP="008A112F">
      <w:pPr>
        <w:pStyle w:val="Prrafodelista"/>
        <w:numPr>
          <w:ilvl w:val="0"/>
          <w:numId w:val="3"/>
        </w:num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  <w:lang w:val="es-CO"/>
        </w:rPr>
      </w:pPr>
      <w:r w:rsidRPr="006F7FC3">
        <w:rPr>
          <w:rFonts w:ascii="Arial Narrow" w:hAnsi="Arial Narrow" w:cstheme="minorHAnsi"/>
          <w:noProof/>
          <w:color w:val="auto"/>
          <w:sz w:val="24"/>
          <w:szCs w:val="24"/>
          <w:lang w:val="es-CO"/>
        </w:rPr>
        <w:t>¿Que tipo de Tipo de afiliación en salud tienen los miembro de las familias encuestadas?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98"/>
        <w:gridCol w:w="4506"/>
      </w:tblGrid>
      <w:tr w:rsidR="00197AA7" w:rsidRPr="00197AA7" w14:paraId="3110CE75" w14:textId="77777777" w:rsidTr="00B73B07">
        <w:tc>
          <w:tcPr>
            <w:tcW w:w="3998" w:type="dxa"/>
          </w:tcPr>
          <w:p w14:paraId="2DF6AFF7" w14:textId="77777777" w:rsidR="008E0122" w:rsidRPr="00197AA7" w:rsidRDefault="008E012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  <w:p w14:paraId="6DF66CE7" w14:textId="4C066FAA" w:rsidR="008A112F" w:rsidRPr="00197AA7" w:rsidRDefault="008A112F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7</w:t>
            </w:r>
          </w:p>
          <w:tbl>
            <w:tblPr>
              <w:tblStyle w:val="Tablaconcuadrcula5oscura-nfasis6"/>
              <w:tblpPr w:leftFromText="141" w:rightFromText="141" w:horzAnchor="margin" w:tblpY="840"/>
              <w:tblOverlap w:val="never"/>
              <w:tblW w:w="3380" w:type="dxa"/>
              <w:tblLook w:val="04A0" w:firstRow="1" w:lastRow="0" w:firstColumn="1" w:lastColumn="0" w:noHBand="0" w:noVBand="1"/>
            </w:tblPr>
            <w:tblGrid>
              <w:gridCol w:w="2117"/>
              <w:gridCol w:w="1333"/>
            </w:tblGrid>
            <w:tr w:rsidR="00197AA7" w:rsidRPr="00197AA7" w14:paraId="797D5F3B" w14:textId="77777777" w:rsidTr="008E012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26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7" w:type="dxa"/>
                  <w:hideMark/>
                </w:tcPr>
                <w:p w14:paraId="52C8C999" w14:textId="20126004" w:rsidR="008E0122" w:rsidRPr="00197AA7" w:rsidRDefault="008E0122" w:rsidP="008E012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¿</w:t>
                  </w:r>
                  <w:r w:rsidRPr="00197AA7">
                    <w:rPr>
                      <w:rFonts w:ascii="Arial Narrow" w:eastAsia="Times New Roman" w:hAnsi="Arial Narrow" w:cstheme="minorHAnsi"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>Qué</w:t>
                  </w: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 tipo de Tipo de afiliación en salud tienen los miembros de las familias encuestadas?</w:t>
                  </w:r>
                </w:p>
              </w:tc>
              <w:tc>
                <w:tcPr>
                  <w:tcW w:w="1263" w:type="dxa"/>
                  <w:hideMark/>
                </w:tcPr>
                <w:p w14:paraId="7BEACB12" w14:textId="77777777" w:rsidR="008E0122" w:rsidRPr="00197AA7" w:rsidRDefault="008E0122" w:rsidP="008E0122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2F78621A" w14:textId="77777777" w:rsidTr="008E012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7" w:type="dxa"/>
                  <w:noWrap/>
                  <w:hideMark/>
                </w:tcPr>
                <w:p w14:paraId="59BB57A3" w14:textId="77777777" w:rsidR="008E0122" w:rsidRPr="00197AA7" w:rsidRDefault="008E0122" w:rsidP="008E0122">
                  <w:pPr>
                    <w:ind w:firstLineChars="100" w:firstLine="187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>1. Contributivo</w:t>
                  </w:r>
                </w:p>
              </w:tc>
              <w:tc>
                <w:tcPr>
                  <w:tcW w:w="1263" w:type="dxa"/>
                  <w:noWrap/>
                  <w:hideMark/>
                </w:tcPr>
                <w:p w14:paraId="031DF624" w14:textId="77777777" w:rsidR="008E0122" w:rsidRPr="00197AA7" w:rsidRDefault="008E0122" w:rsidP="008E012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4</w:t>
                  </w:r>
                </w:p>
              </w:tc>
            </w:tr>
            <w:tr w:rsidR="00197AA7" w:rsidRPr="00197AA7" w14:paraId="3E416D51" w14:textId="77777777" w:rsidTr="008E0122">
              <w:trPr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7" w:type="dxa"/>
                  <w:noWrap/>
                  <w:hideMark/>
                </w:tcPr>
                <w:p w14:paraId="38583A91" w14:textId="77777777" w:rsidR="008E0122" w:rsidRPr="00197AA7" w:rsidRDefault="008E0122" w:rsidP="008E0122">
                  <w:pPr>
                    <w:ind w:firstLineChars="100" w:firstLine="187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>2. Subsidiado</w:t>
                  </w:r>
                </w:p>
              </w:tc>
              <w:tc>
                <w:tcPr>
                  <w:tcW w:w="1263" w:type="dxa"/>
                  <w:noWrap/>
                  <w:hideMark/>
                </w:tcPr>
                <w:p w14:paraId="2BCBA338" w14:textId="77777777" w:rsidR="008E0122" w:rsidRPr="00197AA7" w:rsidRDefault="008E0122" w:rsidP="008E012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171</w:t>
                  </w:r>
                </w:p>
              </w:tc>
            </w:tr>
            <w:tr w:rsidR="00197AA7" w:rsidRPr="00197AA7" w14:paraId="2071583B" w14:textId="77777777" w:rsidTr="008E012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7" w:type="dxa"/>
                  <w:noWrap/>
                  <w:hideMark/>
                </w:tcPr>
                <w:p w14:paraId="6F0B8B53" w14:textId="46410DCF" w:rsidR="008E0122" w:rsidRPr="00197AA7" w:rsidRDefault="008E0122" w:rsidP="008E0122">
                  <w:pPr>
                    <w:ind w:firstLineChars="100" w:firstLine="187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 xml:space="preserve">3. </w:t>
                  </w:r>
                  <w:r w:rsidR="00AD4ED1" w:rsidRPr="00197AA7">
                    <w:rPr>
                      <w:rFonts w:ascii="Arial Narrow" w:eastAsia="Times New Roman" w:hAnsi="Arial Narrow" w:cstheme="minorHAnsi"/>
                      <w:color w:val="auto"/>
                      <w:spacing w:val="-6"/>
                      <w:w w:val="81"/>
                      <w:sz w:val="24"/>
                      <w:szCs w:val="24"/>
                      <w:lang w:eastAsia="es-CO"/>
                    </w:rPr>
                    <w:t>Sisbén</w:t>
                  </w:r>
                </w:p>
              </w:tc>
              <w:tc>
                <w:tcPr>
                  <w:tcW w:w="1263" w:type="dxa"/>
                  <w:noWrap/>
                  <w:hideMark/>
                </w:tcPr>
                <w:p w14:paraId="28ECD342" w14:textId="77777777" w:rsidR="008E0122" w:rsidRPr="00197AA7" w:rsidRDefault="008E0122" w:rsidP="008E012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4955D99E" w14:textId="77777777" w:rsidTr="008E0122">
              <w:trPr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7" w:type="dxa"/>
                  <w:noWrap/>
                  <w:hideMark/>
                </w:tcPr>
                <w:p w14:paraId="37528D53" w14:textId="77777777" w:rsidR="008E0122" w:rsidRPr="00197AA7" w:rsidRDefault="008E0122" w:rsidP="008E0122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 xml:space="preserve">   4. Ninguno</w:t>
                  </w:r>
                </w:p>
              </w:tc>
              <w:tc>
                <w:tcPr>
                  <w:tcW w:w="1263" w:type="dxa"/>
                  <w:noWrap/>
                  <w:hideMark/>
                </w:tcPr>
                <w:p w14:paraId="75048456" w14:textId="77777777" w:rsidR="008E0122" w:rsidRPr="00197AA7" w:rsidRDefault="008E0122" w:rsidP="008E012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</w:t>
                  </w:r>
                </w:p>
              </w:tc>
            </w:tr>
            <w:tr w:rsidR="00197AA7" w:rsidRPr="00197AA7" w14:paraId="1FC696DC" w14:textId="77777777" w:rsidTr="008E012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17" w:type="dxa"/>
                  <w:noWrap/>
                  <w:hideMark/>
                </w:tcPr>
                <w:p w14:paraId="7D8A5E55" w14:textId="7BFA4FD8" w:rsidR="008E0122" w:rsidRPr="00197AA7" w:rsidRDefault="008E0122" w:rsidP="008E0122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263" w:type="dxa"/>
                  <w:noWrap/>
                  <w:hideMark/>
                </w:tcPr>
                <w:p w14:paraId="4051DE36" w14:textId="77777777" w:rsidR="008E0122" w:rsidRPr="00197AA7" w:rsidRDefault="008E0122" w:rsidP="008E012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178</w:t>
                  </w:r>
                </w:p>
              </w:tc>
            </w:tr>
          </w:tbl>
          <w:p w14:paraId="072CBE0C" w14:textId="12E4C8C2" w:rsidR="008E0122" w:rsidRPr="00197AA7" w:rsidRDefault="008E012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506" w:type="dxa"/>
          </w:tcPr>
          <w:p w14:paraId="5A838157" w14:textId="7F791981" w:rsidR="008A112F" w:rsidRPr="00197AA7" w:rsidRDefault="008E012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22768970" wp14:editId="103446BB">
                  <wp:extent cx="2717321" cy="2816737"/>
                  <wp:effectExtent l="0" t="0" r="6985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74" t="1811" r="4421" b="4306"/>
                          <a:stretch/>
                        </pic:blipFill>
                        <pic:spPr bwMode="auto">
                          <a:xfrm>
                            <a:off x="0" y="0"/>
                            <a:ext cx="2737913" cy="2838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205BC2D" w14:textId="5530AD0D" w:rsidR="008A112F" w:rsidRPr="00197AA7" w:rsidRDefault="008A112F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Grafica No. 7</w:t>
            </w:r>
          </w:p>
        </w:tc>
      </w:tr>
    </w:tbl>
    <w:p w14:paraId="7D30F81B" w14:textId="6E00C628" w:rsidR="00211935" w:rsidRPr="006F7FC3" w:rsidRDefault="00B73B07" w:rsidP="00F968E8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</w:pP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>En lo referente a la grafica No. 7 el</w:t>
      </w:r>
      <w:r w:rsidR="00AD4ED1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  <w:t xml:space="preserve"> 2% </w:t>
      </w:r>
      <w:r w:rsidR="00211935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los miembros de las familias encuestadas su </w:t>
      </w:r>
      <w:r w:rsidR="00AD4ED1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tipo afiliación en salud </w:t>
      </w:r>
      <w:r w:rsidR="00211935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es contributivo, el 96% los miembros de las familias encuestadas su tipo afiliación en salud es subsidiado, el 0% los miembros de las familias encuestadas su tipo afiliación en salud es Sisbén y el 2</w:t>
      </w:r>
      <w:r w:rsidR="00313880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%</w:t>
      </w:r>
      <w:r w:rsidR="00211935" w:rsidRPr="006F7FC3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 los miembros de las familias encuestadas no tienen afiliación en salud.</w:t>
      </w:r>
    </w:p>
    <w:p w14:paraId="454076E6" w14:textId="794460A9" w:rsidR="00A03DB9" w:rsidRPr="006F7FC3" w:rsidRDefault="00A03DB9" w:rsidP="008A112F">
      <w:pPr>
        <w:pStyle w:val="Prrafodelista"/>
        <w:numPr>
          <w:ilvl w:val="0"/>
          <w:numId w:val="3"/>
        </w:num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  <w:lang w:val="es-CO"/>
        </w:rPr>
      </w:pPr>
      <w:r w:rsidRPr="006F7FC3">
        <w:rPr>
          <w:rFonts w:ascii="Arial Narrow" w:hAnsi="Arial Narrow" w:cstheme="minorHAnsi"/>
          <w:noProof/>
          <w:color w:val="auto"/>
          <w:sz w:val="24"/>
          <w:szCs w:val="24"/>
          <w:lang w:val="es-CO"/>
        </w:rPr>
        <w:t>¿algun miembro de las familias encuestadas es discapacitado?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82"/>
        <w:gridCol w:w="4512"/>
      </w:tblGrid>
      <w:tr w:rsidR="00197AA7" w:rsidRPr="00197AA7" w14:paraId="028CE5C6" w14:textId="77777777" w:rsidTr="00B95D31">
        <w:tc>
          <w:tcPr>
            <w:tcW w:w="3982" w:type="dxa"/>
          </w:tcPr>
          <w:p w14:paraId="5A1C4EAF" w14:textId="77777777" w:rsidR="00F13E7A" w:rsidRPr="00197AA7" w:rsidRDefault="00F13E7A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A03DB9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8</w:t>
            </w:r>
          </w:p>
          <w:tbl>
            <w:tblPr>
              <w:tblStyle w:val="Tablaconcuadrcula5oscura-nfasis6"/>
              <w:tblW w:w="3740" w:type="dxa"/>
              <w:tblLook w:val="04A0" w:firstRow="1" w:lastRow="0" w:firstColumn="1" w:lastColumn="0" w:noHBand="0" w:noVBand="1"/>
            </w:tblPr>
            <w:tblGrid>
              <w:gridCol w:w="2480"/>
              <w:gridCol w:w="1260"/>
            </w:tblGrid>
            <w:tr w:rsidR="00197AA7" w:rsidRPr="00197AA7" w14:paraId="010D0E4C" w14:textId="77777777" w:rsidTr="006F7FC3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82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hideMark/>
                </w:tcPr>
                <w:p w14:paraId="7928C01E" w14:textId="730BF745" w:rsidR="000658A5" w:rsidRPr="006F7FC3" w:rsidRDefault="000658A5" w:rsidP="000658A5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¿</w:t>
                  </w:r>
                  <w:r w:rsidR="00B95D31" w:rsidRPr="006F7FC3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algún</w:t>
                  </w: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 miembro de las familias encuestadas es discapacitado?</w:t>
                  </w:r>
                </w:p>
              </w:tc>
              <w:tc>
                <w:tcPr>
                  <w:tcW w:w="1260" w:type="dxa"/>
                  <w:hideMark/>
                </w:tcPr>
                <w:p w14:paraId="2B5F45FF" w14:textId="77777777" w:rsidR="000658A5" w:rsidRPr="006F7FC3" w:rsidRDefault="000658A5" w:rsidP="000658A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20D40AB1" w14:textId="77777777" w:rsidTr="000658A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6CEA3819" w14:textId="77777777" w:rsidR="000658A5" w:rsidRPr="00197AA7" w:rsidRDefault="000658A5" w:rsidP="000658A5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1.   Motora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707703A7" w14:textId="77777777" w:rsidR="000658A5" w:rsidRPr="00197AA7" w:rsidRDefault="000658A5" w:rsidP="000658A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2</w:t>
                  </w:r>
                </w:p>
              </w:tc>
            </w:tr>
            <w:tr w:rsidR="00197AA7" w:rsidRPr="00197AA7" w14:paraId="666B3EF0" w14:textId="77777777" w:rsidTr="000658A5">
              <w:trPr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01AAE6DF" w14:textId="77777777" w:rsidR="000658A5" w:rsidRPr="00197AA7" w:rsidRDefault="000658A5" w:rsidP="000658A5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2.   Auditiva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14679FD4" w14:textId="77777777" w:rsidR="000658A5" w:rsidRPr="00197AA7" w:rsidRDefault="000658A5" w:rsidP="000658A5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63C13AD2" w14:textId="77777777" w:rsidTr="000658A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3B5A7380" w14:textId="77777777" w:rsidR="000658A5" w:rsidRPr="00197AA7" w:rsidRDefault="000658A5" w:rsidP="000658A5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3. Visual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180DC813" w14:textId="77777777" w:rsidR="000658A5" w:rsidRPr="00197AA7" w:rsidRDefault="000658A5" w:rsidP="000658A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0D74FAF0" w14:textId="77777777" w:rsidTr="000658A5">
              <w:trPr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06FA73CB" w14:textId="77777777" w:rsidR="000658A5" w:rsidRPr="00197AA7" w:rsidRDefault="000658A5" w:rsidP="000658A5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4. Del habla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5138DCA1" w14:textId="77777777" w:rsidR="000658A5" w:rsidRPr="00197AA7" w:rsidRDefault="000658A5" w:rsidP="000658A5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3F9D8300" w14:textId="77777777" w:rsidTr="000658A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5BCB729F" w14:textId="77777777" w:rsidR="000658A5" w:rsidRPr="00197AA7" w:rsidRDefault="000658A5" w:rsidP="000658A5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5. Mental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26F928C3" w14:textId="77777777" w:rsidR="000658A5" w:rsidRPr="00197AA7" w:rsidRDefault="000658A5" w:rsidP="000658A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485030ED" w14:textId="77777777" w:rsidTr="000658A5">
              <w:trPr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18B77FC1" w14:textId="77777777" w:rsidR="000658A5" w:rsidRPr="00197AA7" w:rsidRDefault="000658A5" w:rsidP="000658A5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6. Otra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52ACC00A" w14:textId="77777777" w:rsidR="000658A5" w:rsidRPr="00197AA7" w:rsidRDefault="000658A5" w:rsidP="000658A5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06AD526F" w14:textId="77777777" w:rsidTr="000658A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4771C026" w14:textId="77777777" w:rsidR="000658A5" w:rsidRPr="00197AA7" w:rsidRDefault="000658A5" w:rsidP="000658A5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 xml:space="preserve">   7. Ninguna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71E559A7" w14:textId="77777777" w:rsidR="000658A5" w:rsidRPr="00197AA7" w:rsidRDefault="000658A5" w:rsidP="000658A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176</w:t>
                  </w:r>
                </w:p>
              </w:tc>
            </w:tr>
            <w:tr w:rsidR="00197AA7" w:rsidRPr="00197AA7" w14:paraId="62DA2F4C" w14:textId="77777777" w:rsidTr="000658A5">
              <w:trPr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42401C0E" w14:textId="03E53149" w:rsidR="000658A5" w:rsidRPr="00197AA7" w:rsidRDefault="000658A5" w:rsidP="000658A5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3081139D" w14:textId="77777777" w:rsidR="000658A5" w:rsidRPr="00197AA7" w:rsidRDefault="000658A5" w:rsidP="000658A5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178</w:t>
                  </w:r>
                </w:p>
              </w:tc>
            </w:tr>
          </w:tbl>
          <w:p w14:paraId="40882DF1" w14:textId="08F92C11" w:rsidR="000658A5" w:rsidRPr="00197AA7" w:rsidRDefault="000658A5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512" w:type="dxa"/>
          </w:tcPr>
          <w:p w14:paraId="435756FC" w14:textId="0AF129D2" w:rsidR="00F13E7A" w:rsidRPr="00197AA7" w:rsidRDefault="000658A5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3DBE4E3B" wp14:editId="7A8AF9A6">
                  <wp:extent cx="2434318" cy="2695575"/>
                  <wp:effectExtent l="0" t="0" r="0" b="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5319" cy="2718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8B0D29F" w14:textId="6F77EDB4" w:rsidR="00F13E7A" w:rsidRPr="00197AA7" w:rsidRDefault="00F13E7A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A03DB9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8</w:t>
            </w:r>
          </w:p>
        </w:tc>
      </w:tr>
    </w:tbl>
    <w:p w14:paraId="71FF4BBB" w14:textId="41CE82AD" w:rsidR="00FE01DB" w:rsidRPr="006F7FC3" w:rsidRDefault="00B95D31" w:rsidP="00F968E8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grafica </w:t>
      </w:r>
      <w:r w:rsidR="00C60505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No.</w:t>
      </w: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8 se observa que el</w:t>
      </w:r>
      <w:r w:rsidR="00C60505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1% de los miembro de las familias encuestadas poseen discapacidad motora</w:t>
      </w:r>
      <w:r w:rsidR="00FE01DB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, el 0% de los miembro de las familias encuestadas poseen discapacidad auditiva, el 0% de los miembro de las familias encuestadas poseen discapacidad visual, el 0% de los miembro de las familias encuestadas poseen discapacidad del habla, el 0% de los miembro de las familias encuestadas poseen discapacidad mental y el 99% de los miembro de las familias encuestadas no poseen discapacidad.</w:t>
      </w:r>
    </w:p>
    <w:p w14:paraId="21BF34D1" w14:textId="0F06E4A8" w:rsidR="00F13E7A" w:rsidRPr="00197AA7" w:rsidRDefault="00175AD4" w:rsidP="00175AD4">
      <w:pPr>
        <w:pStyle w:val="Prrafodelista"/>
        <w:numPr>
          <w:ilvl w:val="0"/>
          <w:numId w:val="1"/>
        </w:num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197AA7">
        <w:rPr>
          <w:rFonts w:ascii="Arial Narrow" w:hAnsi="Arial Narrow" w:cstheme="minorHAnsi"/>
          <w:noProof/>
          <w:color w:val="auto"/>
          <w:sz w:val="24"/>
          <w:szCs w:val="24"/>
        </w:rPr>
        <w:t>Zona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5"/>
        <w:gridCol w:w="4389"/>
      </w:tblGrid>
      <w:tr w:rsidR="00197AA7" w:rsidRPr="00197AA7" w14:paraId="5E48E1E8" w14:textId="77777777" w:rsidTr="009C2F1E">
        <w:tc>
          <w:tcPr>
            <w:tcW w:w="4105" w:type="dxa"/>
          </w:tcPr>
          <w:p w14:paraId="3FE9043C" w14:textId="77777777" w:rsidR="00F13E7A" w:rsidRPr="00197AA7" w:rsidRDefault="00F13E7A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175AD4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9</w:t>
            </w:r>
          </w:p>
          <w:tbl>
            <w:tblPr>
              <w:tblStyle w:val="Tablaconcuadrcula5oscura-nfasis6"/>
              <w:tblW w:w="3782" w:type="dxa"/>
              <w:tblLook w:val="04A0" w:firstRow="1" w:lastRow="0" w:firstColumn="1" w:lastColumn="0" w:noHBand="0" w:noVBand="1"/>
            </w:tblPr>
            <w:tblGrid>
              <w:gridCol w:w="2158"/>
              <w:gridCol w:w="1624"/>
            </w:tblGrid>
            <w:tr w:rsidR="00197AA7" w:rsidRPr="00197AA7" w14:paraId="27A539F7" w14:textId="77777777" w:rsidTr="006F7FC3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6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58" w:type="dxa"/>
                  <w:hideMark/>
                </w:tcPr>
                <w:p w14:paraId="694FB14D" w14:textId="77777777" w:rsidR="002E7105" w:rsidRPr="00197AA7" w:rsidRDefault="002E7105" w:rsidP="002E7105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Zona</w:t>
                  </w:r>
                </w:p>
              </w:tc>
              <w:tc>
                <w:tcPr>
                  <w:tcW w:w="1624" w:type="dxa"/>
                  <w:hideMark/>
                </w:tcPr>
                <w:p w14:paraId="3151BBFA" w14:textId="77777777" w:rsidR="002E7105" w:rsidRPr="00197AA7" w:rsidRDefault="002E7105" w:rsidP="002E710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1FC6B27E" w14:textId="77777777" w:rsidTr="006F7FC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58" w:type="dxa"/>
                  <w:noWrap/>
                  <w:hideMark/>
                </w:tcPr>
                <w:p w14:paraId="08AD91E6" w14:textId="77777777" w:rsidR="002E7105" w:rsidRPr="00197AA7" w:rsidRDefault="002E7105" w:rsidP="002E7105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Rural</w:t>
                  </w:r>
                </w:p>
              </w:tc>
              <w:tc>
                <w:tcPr>
                  <w:tcW w:w="1624" w:type="dxa"/>
                  <w:noWrap/>
                  <w:hideMark/>
                </w:tcPr>
                <w:p w14:paraId="05C2DDE1" w14:textId="77777777" w:rsidR="002E7105" w:rsidRPr="00197AA7" w:rsidRDefault="002E7105" w:rsidP="002E710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18</w:t>
                  </w:r>
                </w:p>
              </w:tc>
            </w:tr>
            <w:tr w:rsidR="00197AA7" w:rsidRPr="00197AA7" w14:paraId="03538404" w14:textId="77777777" w:rsidTr="006F7FC3">
              <w:trPr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58" w:type="dxa"/>
                  <w:noWrap/>
                  <w:hideMark/>
                </w:tcPr>
                <w:p w14:paraId="24BA56A1" w14:textId="77777777" w:rsidR="002E7105" w:rsidRPr="00197AA7" w:rsidRDefault="002E7105" w:rsidP="002E7105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Rural disperso</w:t>
                  </w:r>
                </w:p>
              </w:tc>
              <w:tc>
                <w:tcPr>
                  <w:tcW w:w="1624" w:type="dxa"/>
                  <w:noWrap/>
                  <w:hideMark/>
                </w:tcPr>
                <w:p w14:paraId="1B9A2393" w14:textId="77777777" w:rsidR="002E7105" w:rsidRPr="00197AA7" w:rsidRDefault="002E7105" w:rsidP="002E7105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32</w:t>
                  </w:r>
                </w:p>
              </w:tc>
            </w:tr>
            <w:tr w:rsidR="00197AA7" w:rsidRPr="00197AA7" w14:paraId="1E5D2512" w14:textId="77777777" w:rsidTr="006F7FC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58" w:type="dxa"/>
                  <w:noWrap/>
                  <w:hideMark/>
                </w:tcPr>
                <w:p w14:paraId="35FC371D" w14:textId="77777777" w:rsidR="002E7105" w:rsidRPr="00197AA7" w:rsidRDefault="002E7105" w:rsidP="002E7105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Urbana</w:t>
                  </w:r>
                </w:p>
              </w:tc>
              <w:tc>
                <w:tcPr>
                  <w:tcW w:w="1624" w:type="dxa"/>
                  <w:noWrap/>
                  <w:hideMark/>
                </w:tcPr>
                <w:p w14:paraId="27DB2D14" w14:textId="77777777" w:rsidR="002E7105" w:rsidRPr="00197AA7" w:rsidRDefault="002E7105" w:rsidP="002E710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0F86CAED" w14:textId="77777777" w:rsidTr="006F7FC3">
              <w:trPr>
                <w:trHeight w:val="30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58" w:type="dxa"/>
                  <w:noWrap/>
                  <w:hideMark/>
                </w:tcPr>
                <w:p w14:paraId="7663DDFB" w14:textId="1512EB4E" w:rsidR="002E7105" w:rsidRPr="00197AA7" w:rsidRDefault="002E7105" w:rsidP="002E7105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624" w:type="dxa"/>
                  <w:noWrap/>
                  <w:hideMark/>
                </w:tcPr>
                <w:p w14:paraId="7047DA18" w14:textId="77777777" w:rsidR="002E7105" w:rsidRPr="00197AA7" w:rsidRDefault="002E7105" w:rsidP="002E7105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50</w:t>
                  </w:r>
                </w:p>
              </w:tc>
            </w:tr>
          </w:tbl>
          <w:p w14:paraId="0D7999EC" w14:textId="695444D1" w:rsidR="002E7105" w:rsidRPr="00197AA7" w:rsidRDefault="002E7105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389" w:type="dxa"/>
          </w:tcPr>
          <w:p w14:paraId="0D12B799" w14:textId="162FCD72" w:rsidR="00F13E7A" w:rsidRPr="00197AA7" w:rsidRDefault="002E7105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7809BB4F" wp14:editId="4DA05CAB">
                  <wp:extent cx="2552700" cy="2506980"/>
                  <wp:effectExtent l="0" t="0" r="0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89" r="5024"/>
                          <a:stretch/>
                        </pic:blipFill>
                        <pic:spPr bwMode="auto">
                          <a:xfrm>
                            <a:off x="0" y="0"/>
                            <a:ext cx="2571772" cy="252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1A194A" w14:textId="3260508C" w:rsidR="00F13E7A" w:rsidRPr="00197AA7" w:rsidRDefault="009C2F1E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               </w:t>
            </w:r>
            <w:r w:rsidR="00F13E7A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175AD4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9</w:t>
            </w:r>
          </w:p>
        </w:tc>
      </w:tr>
    </w:tbl>
    <w:p w14:paraId="60838467" w14:textId="08E7277A" w:rsidR="00CF1767" w:rsidRDefault="008F7E48" w:rsidP="00F968E8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MX"/>
        </w:rPr>
      </w:pP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MX"/>
        </w:rPr>
        <w:t>En grafica No. 9 se observa que el</w:t>
      </w:r>
      <w:r w:rsidR="005F4CA1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MX"/>
        </w:rPr>
        <w:t xml:space="preserve"> 36% de las familias encuestadas vive en zona rural, el 64% de las familias encuestadas vive en zona Rural disperso y el 0% de las familias encuestadas vive en zona Urbana.</w:t>
      </w:r>
    </w:p>
    <w:p w14:paraId="26E219AF" w14:textId="77777777" w:rsidR="006F7FC3" w:rsidRPr="006F7FC3" w:rsidRDefault="006F7FC3" w:rsidP="00F968E8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MX"/>
        </w:rPr>
      </w:pPr>
    </w:p>
    <w:p w14:paraId="40F0E864" w14:textId="307B4C0E" w:rsidR="00F13E7A" w:rsidRPr="006F7FC3" w:rsidRDefault="00CF1767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  <w:lang w:val="es-MX"/>
        </w:rPr>
      </w:pPr>
      <w:r w:rsidRPr="006F7FC3">
        <w:rPr>
          <w:rFonts w:ascii="Arial Narrow" w:hAnsi="Arial Narrow" w:cstheme="minorHAnsi"/>
          <w:noProof/>
          <w:color w:val="auto"/>
          <w:sz w:val="24"/>
          <w:szCs w:val="24"/>
          <w:lang w:val="es-MX"/>
        </w:rPr>
        <w:t>6. Considera que desde su vivienda se puede acceder fácilmente a:</w:t>
      </w:r>
    </w:p>
    <w:tbl>
      <w:tblPr>
        <w:tblStyle w:val="Tablaconcuadrcula"/>
        <w:tblW w:w="9851" w:type="dxa"/>
        <w:tblInd w:w="-35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93"/>
        <w:gridCol w:w="5987"/>
      </w:tblGrid>
      <w:tr w:rsidR="00197AA7" w:rsidRPr="00197AA7" w14:paraId="40F3B29D" w14:textId="77777777" w:rsidTr="0091558D">
        <w:tc>
          <w:tcPr>
            <w:tcW w:w="3694" w:type="dxa"/>
          </w:tcPr>
          <w:p w14:paraId="7F2D9C59" w14:textId="77777777" w:rsidR="00F13E7A" w:rsidRPr="00197AA7" w:rsidRDefault="00F13E7A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CF1767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10</w:t>
            </w:r>
          </w:p>
          <w:tbl>
            <w:tblPr>
              <w:tblStyle w:val="Tablaconcuadrcula5oscura-nfasis6"/>
              <w:tblW w:w="3767" w:type="dxa"/>
              <w:tblLook w:val="04A0" w:firstRow="1" w:lastRow="0" w:firstColumn="1" w:lastColumn="0" w:noHBand="0" w:noVBand="1"/>
            </w:tblPr>
            <w:tblGrid>
              <w:gridCol w:w="1551"/>
              <w:gridCol w:w="649"/>
              <w:gridCol w:w="744"/>
              <w:gridCol w:w="823"/>
            </w:tblGrid>
            <w:tr w:rsidR="00197AA7" w:rsidRPr="006F7FC3" w14:paraId="4C5C3E1E" w14:textId="77777777" w:rsidTr="00EA3A8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8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51" w:type="dxa"/>
                  <w:vMerge w:val="restart"/>
                  <w:hideMark/>
                </w:tcPr>
                <w:p w14:paraId="2C2684E7" w14:textId="77777777" w:rsidR="009C2F1E" w:rsidRPr="006F7FC3" w:rsidRDefault="009C2F1E" w:rsidP="009C2F1E">
                  <w:pPr>
                    <w:jc w:val="center"/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CO" w:eastAsia="es-CO"/>
                    </w:rPr>
                    <w:t>Considera que desde su vivienda se puede acceder fácilmente a:</w:t>
                  </w:r>
                </w:p>
              </w:tc>
              <w:tc>
                <w:tcPr>
                  <w:tcW w:w="1393" w:type="dxa"/>
                  <w:gridSpan w:val="2"/>
                  <w:hideMark/>
                </w:tcPr>
                <w:p w14:paraId="5CC56D2E" w14:textId="77777777" w:rsidR="009C2F1E" w:rsidRPr="006F7FC3" w:rsidRDefault="009C2F1E" w:rsidP="009C2F1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CO" w:eastAsia="es-CO"/>
                    </w:rPr>
                    <w:t xml:space="preserve">No. De encuestados </w:t>
                  </w:r>
                </w:p>
              </w:tc>
              <w:tc>
                <w:tcPr>
                  <w:tcW w:w="823" w:type="dxa"/>
                  <w:vMerge w:val="restart"/>
                  <w:noWrap/>
                  <w:hideMark/>
                </w:tcPr>
                <w:p w14:paraId="440938CB" w14:textId="77777777" w:rsidR="009C2F1E" w:rsidRPr="006F7FC3" w:rsidRDefault="009C2F1E" w:rsidP="009C2F1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65D12AA1" w14:textId="77777777" w:rsidR="009C2F1E" w:rsidRPr="006F7FC3" w:rsidRDefault="009C2F1E" w:rsidP="009C2F1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1CFA60B2" w14:textId="30D49126" w:rsidR="009C2F1E" w:rsidRPr="006F7FC3" w:rsidRDefault="009C2F1E" w:rsidP="009C2F1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CO" w:eastAsia="es-CO"/>
                    </w:rPr>
                    <w:t xml:space="preserve">TOTAL </w:t>
                  </w:r>
                </w:p>
              </w:tc>
            </w:tr>
            <w:tr w:rsidR="00197AA7" w:rsidRPr="006F7FC3" w14:paraId="678CB7DB" w14:textId="77777777" w:rsidTr="00EA3A8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51" w:type="dxa"/>
                  <w:vMerge/>
                  <w:hideMark/>
                </w:tcPr>
                <w:p w14:paraId="09C7DA3F" w14:textId="77777777" w:rsidR="009C2F1E" w:rsidRPr="006F7FC3" w:rsidRDefault="009C2F1E" w:rsidP="009C2F1E">
                  <w:pPr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</w:tc>
              <w:tc>
                <w:tcPr>
                  <w:tcW w:w="649" w:type="dxa"/>
                  <w:hideMark/>
                </w:tcPr>
                <w:p w14:paraId="530C5217" w14:textId="77777777" w:rsidR="009C2F1E" w:rsidRPr="006F7FC3" w:rsidRDefault="009C2F1E" w:rsidP="009C2F1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 xml:space="preserve">SI </w:t>
                  </w:r>
                </w:p>
              </w:tc>
              <w:tc>
                <w:tcPr>
                  <w:tcW w:w="743" w:type="dxa"/>
                  <w:hideMark/>
                </w:tcPr>
                <w:p w14:paraId="1AB626D5" w14:textId="77777777" w:rsidR="009C2F1E" w:rsidRPr="006F7FC3" w:rsidRDefault="009C2F1E" w:rsidP="009C2F1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>NO</w:t>
                  </w:r>
                </w:p>
              </w:tc>
              <w:tc>
                <w:tcPr>
                  <w:tcW w:w="823" w:type="dxa"/>
                  <w:vMerge/>
                  <w:hideMark/>
                </w:tcPr>
                <w:p w14:paraId="58FC7120" w14:textId="77777777" w:rsidR="009C2F1E" w:rsidRPr="006F7FC3" w:rsidRDefault="009C2F1E" w:rsidP="009C2F1E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</w:tc>
            </w:tr>
            <w:tr w:rsidR="00197AA7" w:rsidRPr="006F7FC3" w14:paraId="6E516DE6" w14:textId="77777777" w:rsidTr="00EA3A8E">
              <w:trPr>
                <w:trHeight w:val="58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51" w:type="dxa"/>
                  <w:hideMark/>
                </w:tcPr>
                <w:p w14:paraId="1C764798" w14:textId="77777777" w:rsidR="009C2F1E" w:rsidRPr="006F7FC3" w:rsidRDefault="009C2F1E" w:rsidP="009C2F1E">
                  <w:pPr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MX" w:eastAsia="es-CO"/>
                    </w:rPr>
                    <w:t xml:space="preserve">a. </w:t>
                  </w:r>
                  <w:bookmarkStart w:id="1" w:name="_Hlk103034134"/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MX" w:eastAsia="es-CO"/>
                    </w:rPr>
                    <w:t>Medios de transporte</w:t>
                  </w:r>
                  <w:bookmarkEnd w:id="1"/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MX" w:eastAsia="es-CO"/>
                    </w:rPr>
                    <w:t xml:space="preserve"> (Buses, autos, camiones, lanchas, etc.)</w:t>
                  </w:r>
                </w:p>
              </w:tc>
              <w:tc>
                <w:tcPr>
                  <w:tcW w:w="649" w:type="dxa"/>
                  <w:noWrap/>
                  <w:hideMark/>
                </w:tcPr>
                <w:p w14:paraId="0D73BAEC" w14:textId="77777777" w:rsidR="000C1DFE" w:rsidRPr="006F7FC3" w:rsidRDefault="000C1DF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00A54F70" w14:textId="6FC5AC66" w:rsidR="009C2F1E" w:rsidRPr="006F7FC3" w:rsidRDefault="009C2F1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>25</w:t>
                  </w:r>
                </w:p>
              </w:tc>
              <w:tc>
                <w:tcPr>
                  <w:tcW w:w="743" w:type="dxa"/>
                  <w:noWrap/>
                  <w:hideMark/>
                </w:tcPr>
                <w:p w14:paraId="62A7F2A7" w14:textId="77777777" w:rsidR="000C1DFE" w:rsidRPr="006F7FC3" w:rsidRDefault="000C1DF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60E53E86" w14:textId="2BD69892" w:rsidR="009C2F1E" w:rsidRPr="006F7FC3" w:rsidRDefault="009C2F1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>25</w:t>
                  </w:r>
                </w:p>
              </w:tc>
              <w:tc>
                <w:tcPr>
                  <w:tcW w:w="823" w:type="dxa"/>
                  <w:noWrap/>
                  <w:hideMark/>
                </w:tcPr>
                <w:p w14:paraId="1A0E1EDD" w14:textId="77777777" w:rsidR="000C1DFE" w:rsidRPr="006F7FC3" w:rsidRDefault="000C1DF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559C756B" w14:textId="6014D3CC" w:rsidR="009C2F1E" w:rsidRPr="006F7FC3" w:rsidRDefault="009C2F1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>50</w:t>
                  </w:r>
                </w:p>
              </w:tc>
            </w:tr>
            <w:tr w:rsidR="00197AA7" w:rsidRPr="006F7FC3" w14:paraId="3C8F182E" w14:textId="77777777" w:rsidTr="00EA3A8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58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51" w:type="dxa"/>
                  <w:hideMark/>
                </w:tcPr>
                <w:p w14:paraId="44F1FD33" w14:textId="77777777" w:rsidR="009C2F1E" w:rsidRPr="006F7FC3" w:rsidRDefault="009C2F1E" w:rsidP="009C2F1E">
                  <w:pPr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MX" w:eastAsia="es-CO"/>
                    </w:rPr>
                    <w:t xml:space="preserve">b. Centros sociales, culturales y/o recreacionales         </w:t>
                  </w:r>
                </w:p>
              </w:tc>
              <w:tc>
                <w:tcPr>
                  <w:tcW w:w="649" w:type="dxa"/>
                  <w:noWrap/>
                  <w:hideMark/>
                </w:tcPr>
                <w:p w14:paraId="0EE79949" w14:textId="77777777" w:rsidR="000C1DFE" w:rsidRPr="006F7FC3" w:rsidRDefault="000C1DFE" w:rsidP="009C2F1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128B760E" w14:textId="2AC2D163" w:rsidR="009C2F1E" w:rsidRPr="006F7FC3" w:rsidRDefault="009C2F1E" w:rsidP="009C2F1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>1</w:t>
                  </w:r>
                </w:p>
              </w:tc>
              <w:tc>
                <w:tcPr>
                  <w:tcW w:w="743" w:type="dxa"/>
                  <w:noWrap/>
                  <w:hideMark/>
                </w:tcPr>
                <w:p w14:paraId="4D374FC1" w14:textId="77777777" w:rsidR="000C1DFE" w:rsidRPr="006F7FC3" w:rsidRDefault="000C1DFE" w:rsidP="009C2F1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0B3CB97A" w14:textId="65F04296" w:rsidR="009C2F1E" w:rsidRPr="006F7FC3" w:rsidRDefault="009C2F1E" w:rsidP="009C2F1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>49</w:t>
                  </w:r>
                </w:p>
              </w:tc>
              <w:tc>
                <w:tcPr>
                  <w:tcW w:w="823" w:type="dxa"/>
                  <w:noWrap/>
                  <w:hideMark/>
                </w:tcPr>
                <w:p w14:paraId="14BAAA8A" w14:textId="77777777" w:rsidR="000C1DFE" w:rsidRPr="006F7FC3" w:rsidRDefault="000C1DFE" w:rsidP="009C2F1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33A42E40" w14:textId="5DFB8218" w:rsidR="009C2F1E" w:rsidRPr="006F7FC3" w:rsidRDefault="009C2F1E" w:rsidP="009C2F1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>50</w:t>
                  </w:r>
                </w:p>
              </w:tc>
            </w:tr>
            <w:tr w:rsidR="00197AA7" w:rsidRPr="006F7FC3" w14:paraId="2FBEE6CA" w14:textId="77777777" w:rsidTr="00EA3A8E">
              <w:trPr>
                <w:trHeight w:val="58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51" w:type="dxa"/>
                  <w:hideMark/>
                </w:tcPr>
                <w:p w14:paraId="589F68C3" w14:textId="77777777" w:rsidR="009C2F1E" w:rsidRPr="006F7FC3" w:rsidRDefault="009C2F1E" w:rsidP="009C2F1E">
                  <w:pPr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color w:val="auto"/>
                      <w:sz w:val="20"/>
                      <w:szCs w:val="20"/>
                      <w:lang w:val="es-MX" w:eastAsia="es-CO"/>
                    </w:rPr>
                    <w:t>c. Parques, áreas deportivas y/o zonas verdes</w:t>
                  </w:r>
                </w:p>
              </w:tc>
              <w:tc>
                <w:tcPr>
                  <w:tcW w:w="649" w:type="dxa"/>
                  <w:noWrap/>
                  <w:hideMark/>
                </w:tcPr>
                <w:p w14:paraId="560F711A" w14:textId="77777777" w:rsidR="000C1DFE" w:rsidRPr="006F7FC3" w:rsidRDefault="000C1DF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7682E8B0" w14:textId="582D1F1D" w:rsidR="009C2F1E" w:rsidRPr="006F7FC3" w:rsidRDefault="009C2F1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>4</w:t>
                  </w:r>
                </w:p>
              </w:tc>
              <w:tc>
                <w:tcPr>
                  <w:tcW w:w="743" w:type="dxa"/>
                  <w:noWrap/>
                  <w:hideMark/>
                </w:tcPr>
                <w:p w14:paraId="3692017B" w14:textId="77777777" w:rsidR="000C1DFE" w:rsidRPr="006F7FC3" w:rsidRDefault="000C1DF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17259EB4" w14:textId="2972DCEC" w:rsidR="009C2F1E" w:rsidRPr="006F7FC3" w:rsidRDefault="009C2F1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>46</w:t>
                  </w:r>
                </w:p>
              </w:tc>
              <w:tc>
                <w:tcPr>
                  <w:tcW w:w="823" w:type="dxa"/>
                  <w:noWrap/>
                  <w:hideMark/>
                </w:tcPr>
                <w:p w14:paraId="7D5CCE09" w14:textId="77777777" w:rsidR="000C1DFE" w:rsidRPr="006F7FC3" w:rsidRDefault="000C1DF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</w:p>
                <w:p w14:paraId="19460F1F" w14:textId="1A4FAAEC" w:rsidR="009C2F1E" w:rsidRPr="006F7FC3" w:rsidRDefault="009C2F1E" w:rsidP="009C2F1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6F7FC3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0"/>
                      <w:szCs w:val="20"/>
                      <w:lang w:val="es-CO" w:eastAsia="es-CO"/>
                    </w:rPr>
                    <w:t>50</w:t>
                  </w:r>
                </w:p>
              </w:tc>
            </w:tr>
          </w:tbl>
          <w:p w14:paraId="74F73011" w14:textId="2F482E86" w:rsidR="009C2F1E" w:rsidRPr="00197AA7" w:rsidRDefault="009C2F1E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6157" w:type="dxa"/>
          </w:tcPr>
          <w:p w14:paraId="49FBFD5A" w14:textId="14629CBF" w:rsidR="00F13E7A" w:rsidRPr="00197AA7" w:rsidRDefault="00242F6C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6461A4B9" wp14:editId="44D629D0">
                  <wp:extent cx="3665139" cy="2682815"/>
                  <wp:effectExtent l="0" t="0" r="0" b="0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9436" cy="2715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333453A" w14:textId="6C8B66AC" w:rsidR="00F13E7A" w:rsidRPr="00197AA7" w:rsidRDefault="009C2F1E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          </w:t>
            </w:r>
            <w:r w:rsidR="00F13E7A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CF1767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10</w:t>
            </w:r>
          </w:p>
        </w:tc>
      </w:tr>
    </w:tbl>
    <w:p w14:paraId="45F27957" w14:textId="4B00286A" w:rsidR="0091558D" w:rsidRDefault="005F4CA1" w:rsidP="001A431D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La gráfica No. 10 demuestra que el 50%</w:t>
      </w:r>
      <w:r w:rsidR="0091558D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de los familias encuestadas</w:t>
      </w: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SI posee medios de transporte y el 50% % </w:t>
      </w:r>
      <w:r w:rsidR="00A87AFA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los familias encuestadas </w:t>
      </w: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NO posee medios de transporte, el 98% </w:t>
      </w:r>
      <w:r w:rsidR="00A87AFA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de los familias encuestadas NO</w:t>
      </w:r>
      <w:r w:rsidR="0091558D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tiene acceso a Centros sociales, culturales y/o recreacionales </w:t>
      </w:r>
      <w:r w:rsidR="0091558D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y el 2% </w:t>
      </w:r>
      <w:r w:rsidR="00A87AFA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los familias encuestadas SI </w:t>
      </w:r>
      <w:r w:rsidR="0091558D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tiene acceso a Centros sociales, culturales y/o recreacionales y el 92% </w:t>
      </w:r>
      <w:r w:rsidR="00A87AFA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de los familias encuestadas NO</w:t>
      </w:r>
      <w:r w:rsidR="0091558D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tiene acceso a Parques, áreas deportivas y/o zonas verdes y el 8% </w:t>
      </w:r>
      <w:r w:rsidR="00A87AFA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los familias encuestadas SI </w:t>
      </w:r>
      <w:r w:rsidR="0091558D" w:rsidRPr="006F7FC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tiene acceso a Parques, áreas deportivas y/o zonas verdes.</w:t>
      </w:r>
    </w:p>
    <w:p w14:paraId="601B3C2E" w14:textId="0FE08A1B" w:rsidR="006F7FC3" w:rsidRDefault="006F7FC3" w:rsidP="001A431D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</w:p>
    <w:p w14:paraId="341ED5AC" w14:textId="77777777" w:rsidR="006F7FC3" w:rsidRPr="006F7FC3" w:rsidRDefault="006F7FC3" w:rsidP="001A431D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</w:p>
    <w:p w14:paraId="146350B0" w14:textId="32950F66" w:rsidR="00F13E7A" w:rsidRPr="006F7FC3" w:rsidRDefault="00242F6C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6F7FC3">
        <w:rPr>
          <w:rFonts w:ascii="Arial Narrow" w:hAnsi="Arial Narrow" w:cstheme="minorHAnsi"/>
          <w:noProof/>
          <w:color w:val="auto"/>
          <w:sz w:val="24"/>
          <w:szCs w:val="24"/>
        </w:rPr>
        <w:t>7. Cuanto tiempo utiliza para el desplazamiento a servicios médicos: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85"/>
        <w:gridCol w:w="4519"/>
      </w:tblGrid>
      <w:tr w:rsidR="00197AA7" w:rsidRPr="00197AA7" w14:paraId="13C166B4" w14:textId="77777777" w:rsidTr="0091558D">
        <w:tc>
          <w:tcPr>
            <w:tcW w:w="3985" w:type="dxa"/>
          </w:tcPr>
          <w:p w14:paraId="626E6324" w14:textId="77777777" w:rsidR="00F13E7A" w:rsidRPr="00197AA7" w:rsidRDefault="00F13E7A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2518B8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11</w:t>
            </w:r>
          </w:p>
          <w:tbl>
            <w:tblPr>
              <w:tblStyle w:val="Tablaconcuadrcula5oscura-nfasis6"/>
              <w:tblW w:w="3609" w:type="dxa"/>
              <w:tblLook w:val="04A0" w:firstRow="1" w:lastRow="0" w:firstColumn="1" w:lastColumn="0" w:noHBand="0" w:noVBand="1"/>
            </w:tblPr>
            <w:tblGrid>
              <w:gridCol w:w="2393"/>
              <w:gridCol w:w="1333"/>
            </w:tblGrid>
            <w:tr w:rsidR="00197AA7" w:rsidRPr="00197AA7" w14:paraId="52430392" w14:textId="77777777" w:rsidTr="00F968E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63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93" w:type="dxa"/>
                  <w:hideMark/>
                </w:tcPr>
                <w:p w14:paraId="5C8AE582" w14:textId="77777777" w:rsidR="00324753" w:rsidRPr="00197AA7" w:rsidRDefault="00324753" w:rsidP="00324753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Cuanto tiempo utiliza para el desplazamiento a servicios médicos:</w:t>
                  </w:r>
                </w:p>
              </w:tc>
              <w:tc>
                <w:tcPr>
                  <w:tcW w:w="1216" w:type="dxa"/>
                  <w:hideMark/>
                </w:tcPr>
                <w:p w14:paraId="57938ADC" w14:textId="77777777" w:rsidR="00324753" w:rsidRPr="00197AA7" w:rsidRDefault="00324753" w:rsidP="00324753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058B7132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93" w:type="dxa"/>
                  <w:noWrap/>
                  <w:hideMark/>
                </w:tcPr>
                <w:p w14:paraId="6FECD639" w14:textId="77777777" w:rsidR="00324753" w:rsidRPr="00197AA7" w:rsidRDefault="00324753" w:rsidP="00324753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15 MINUTOS</w:t>
                  </w:r>
                </w:p>
              </w:tc>
              <w:tc>
                <w:tcPr>
                  <w:tcW w:w="1216" w:type="dxa"/>
                  <w:noWrap/>
                  <w:hideMark/>
                </w:tcPr>
                <w:p w14:paraId="6BE32EE8" w14:textId="77777777" w:rsidR="00324753" w:rsidRPr="00197AA7" w:rsidRDefault="00324753" w:rsidP="0032475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4</w:t>
                  </w:r>
                </w:p>
              </w:tc>
            </w:tr>
            <w:tr w:rsidR="00197AA7" w:rsidRPr="00197AA7" w14:paraId="031B10C6" w14:textId="77777777" w:rsidTr="00F968E8">
              <w:trPr>
                <w:trHeight w:val="28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93" w:type="dxa"/>
                  <w:noWrap/>
                  <w:hideMark/>
                </w:tcPr>
                <w:p w14:paraId="518248D4" w14:textId="77777777" w:rsidR="00324753" w:rsidRPr="00197AA7" w:rsidRDefault="00324753" w:rsidP="00324753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20 MINUTOS</w:t>
                  </w:r>
                </w:p>
              </w:tc>
              <w:tc>
                <w:tcPr>
                  <w:tcW w:w="1216" w:type="dxa"/>
                  <w:noWrap/>
                  <w:hideMark/>
                </w:tcPr>
                <w:p w14:paraId="0E30D9AA" w14:textId="77777777" w:rsidR="00324753" w:rsidRPr="00197AA7" w:rsidRDefault="00324753" w:rsidP="00324753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</w:t>
                  </w:r>
                </w:p>
              </w:tc>
            </w:tr>
            <w:tr w:rsidR="00197AA7" w:rsidRPr="00197AA7" w14:paraId="26BC051D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93" w:type="dxa"/>
                  <w:noWrap/>
                  <w:hideMark/>
                </w:tcPr>
                <w:p w14:paraId="405F3061" w14:textId="77777777" w:rsidR="00324753" w:rsidRPr="00197AA7" w:rsidRDefault="00324753" w:rsidP="00324753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25 MINUTOS</w:t>
                  </w:r>
                </w:p>
              </w:tc>
              <w:tc>
                <w:tcPr>
                  <w:tcW w:w="1216" w:type="dxa"/>
                  <w:noWrap/>
                  <w:hideMark/>
                </w:tcPr>
                <w:p w14:paraId="1ECFD8C7" w14:textId="77777777" w:rsidR="00324753" w:rsidRPr="00197AA7" w:rsidRDefault="00324753" w:rsidP="0032475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</w:t>
                  </w:r>
                </w:p>
              </w:tc>
            </w:tr>
            <w:tr w:rsidR="00197AA7" w:rsidRPr="00197AA7" w14:paraId="1EB0CC52" w14:textId="77777777" w:rsidTr="00F968E8">
              <w:trPr>
                <w:trHeight w:val="28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93" w:type="dxa"/>
                  <w:noWrap/>
                  <w:hideMark/>
                </w:tcPr>
                <w:p w14:paraId="161CF391" w14:textId="77777777" w:rsidR="00324753" w:rsidRPr="00197AA7" w:rsidRDefault="00324753" w:rsidP="00324753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30 MINUTOS</w:t>
                  </w:r>
                </w:p>
              </w:tc>
              <w:tc>
                <w:tcPr>
                  <w:tcW w:w="1216" w:type="dxa"/>
                  <w:noWrap/>
                  <w:hideMark/>
                </w:tcPr>
                <w:p w14:paraId="6FB8C6D5" w14:textId="77777777" w:rsidR="00324753" w:rsidRPr="00197AA7" w:rsidRDefault="00324753" w:rsidP="00324753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</w:t>
                  </w:r>
                </w:p>
              </w:tc>
            </w:tr>
            <w:tr w:rsidR="00197AA7" w:rsidRPr="00197AA7" w14:paraId="0036438E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93" w:type="dxa"/>
                  <w:noWrap/>
                  <w:hideMark/>
                </w:tcPr>
                <w:p w14:paraId="7F9B31D6" w14:textId="77777777" w:rsidR="00324753" w:rsidRPr="00197AA7" w:rsidRDefault="00324753" w:rsidP="00324753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>40 MINUTOS</w:t>
                  </w:r>
                </w:p>
              </w:tc>
              <w:tc>
                <w:tcPr>
                  <w:tcW w:w="1216" w:type="dxa"/>
                  <w:noWrap/>
                  <w:hideMark/>
                </w:tcPr>
                <w:p w14:paraId="7FD3ECF4" w14:textId="77777777" w:rsidR="00324753" w:rsidRPr="00197AA7" w:rsidRDefault="00324753" w:rsidP="0032475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16</w:t>
                  </w:r>
                </w:p>
              </w:tc>
            </w:tr>
            <w:tr w:rsidR="00197AA7" w:rsidRPr="00197AA7" w14:paraId="0E9D1AF5" w14:textId="77777777" w:rsidTr="00F968E8">
              <w:trPr>
                <w:trHeight w:val="28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93" w:type="dxa"/>
                  <w:noWrap/>
                  <w:hideMark/>
                </w:tcPr>
                <w:p w14:paraId="3CCA5C41" w14:textId="77777777" w:rsidR="00324753" w:rsidRPr="00197AA7" w:rsidRDefault="00324753" w:rsidP="00324753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50 MINUTOS</w:t>
                  </w:r>
                </w:p>
              </w:tc>
              <w:tc>
                <w:tcPr>
                  <w:tcW w:w="1216" w:type="dxa"/>
                  <w:noWrap/>
                  <w:hideMark/>
                </w:tcPr>
                <w:p w14:paraId="3A41EFE6" w14:textId="77777777" w:rsidR="00324753" w:rsidRPr="00197AA7" w:rsidRDefault="00324753" w:rsidP="00324753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6</w:t>
                  </w:r>
                </w:p>
              </w:tc>
            </w:tr>
            <w:tr w:rsidR="00197AA7" w:rsidRPr="00197AA7" w14:paraId="7F5D6005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93" w:type="dxa"/>
                  <w:noWrap/>
                  <w:hideMark/>
                </w:tcPr>
                <w:p w14:paraId="3C1FD8A9" w14:textId="77777777" w:rsidR="00324753" w:rsidRPr="00197AA7" w:rsidRDefault="00324753" w:rsidP="00324753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1 HORA </w:t>
                  </w:r>
                </w:p>
              </w:tc>
              <w:tc>
                <w:tcPr>
                  <w:tcW w:w="1216" w:type="dxa"/>
                  <w:noWrap/>
                  <w:hideMark/>
                </w:tcPr>
                <w:p w14:paraId="2CC792F4" w14:textId="77777777" w:rsidR="00324753" w:rsidRPr="00197AA7" w:rsidRDefault="00324753" w:rsidP="0032475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15</w:t>
                  </w:r>
                </w:p>
              </w:tc>
            </w:tr>
            <w:tr w:rsidR="00197AA7" w:rsidRPr="00197AA7" w14:paraId="1702F285" w14:textId="77777777" w:rsidTr="00F968E8">
              <w:trPr>
                <w:trHeight w:val="28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93" w:type="dxa"/>
                  <w:noWrap/>
                  <w:hideMark/>
                </w:tcPr>
                <w:p w14:paraId="3C39A7A9" w14:textId="44DB9619" w:rsidR="00324753" w:rsidRPr="00197AA7" w:rsidRDefault="00324753" w:rsidP="00AB2BB7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216" w:type="dxa"/>
                  <w:noWrap/>
                  <w:hideMark/>
                </w:tcPr>
                <w:p w14:paraId="0AE1E460" w14:textId="77777777" w:rsidR="00324753" w:rsidRPr="00197AA7" w:rsidRDefault="00324753" w:rsidP="00324753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50</w:t>
                  </w:r>
                </w:p>
              </w:tc>
            </w:tr>
          </w:tbl>
          <w:p w14:paraId="37C9985D" w14:textId="56D2720E" w:rsidR="00324753" w:rsidRPr="00197AA7" w:rsidRDefault="00324753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519" w:type="dxa"/>
          </w:tcPr>
          <w:p w14:paraId="4BE700CD" w14:textId="65F039B2" w:rsidR="00F13E7A" w:rsidRPr="00197AA7" w:rsidRDefault="00324753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2DF500E8" wp14:editId="2D1A840E">
                  <wp:extent cx="2424023" cy="2351889"/>
                  <wp:effectExtent l="0" t="0" r="0" b="0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13" r="7936" b="3919"/>
                          <a:stretch/>
                        </pic:blipFill>
                        <pic:spPr bwMode="auto">
                          <a:xfrm>
                            <a:off x="0" y="0"/>
                            <a:ext cx="2458640" cy="2385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168A37" w14:textId="16DBFECB" w:rsidR="00F13E7A" w:rsidRPr="008056EC" w:rsidRDefault="00F13E7A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</w:pPr>
            <w:r w:rsidRPr="008056EC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 xml:space="preserve">Grafica No. </w:t>
            </w:r>
            <w:r w:rsidR="002518B8" w:rsidRPr="008056EC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11</w:t>
            </w:r>
          </w:p>
        </w:tc>
      </w:tr>
    </w:tbl>
    <w:p w14:paraId="23BC02AB" w14:textId="233973FE" w:rsidR="00D43587" w:rsidRPr="008056EC" w:rsidRDefault="0091558D" w:rsidP="001A431D">
      <w:pPr>
        <w:spacing w:after="200" w:line="240" w:lineRule="auto"/>
        <w:jc w:val="both"/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</w:pP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En la gráfica</w:t>
      </w:r>
      <w:r w:rsidR="00D4358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No. 11</w:t>
      </w: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se muestra que el 8% </w:t>
      </w:r>
      <w:r w:rsidR="00D4358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las familias encuestadas </w:t>
      </w:r>
      <w:r w:rsidRPr="008056EC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utiliza</w:t>
      </w:r>
      <w:r w:rsidR="00D43587" w:rsidRPr="008056EC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 15 minutos</w:t>
      </w:r>
      <w:r w:rsidRPr="008056EC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 para el desplazamiento a servicios médicos</w:t>
      </w:r>
      <w:r w:rsidR="00D43587" w:rsidRPr="008056EC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, el 6% </w:t>
      </w:r>
      <w:r w:rsidR="00D4358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las familias encuestadas </w:t>
      </w:r>
      <w:r w:rsidR="00D43587" w:rsidRPr="008056EC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utiliza 20 minutos para el desplazamiento a servicios médicos, el 6% </w:t>
      </w:r>
      <w:r w:rsidR="00D4358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las familias encuestadas </w:t>
      </w:r>
      <w:r w:rsidR="00D43587" w:rsidRPr="008056EC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utiliza 25 minutos para el desplazamiento a servicios médicos, el 6% </w:t>
      </w:r>
      <w:r w:rsidR="00D4358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las familias encuestadas </w:t>
      </w:r>
      <w:r w:rsidR="00D43587" w:rsidRPr="008056EC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utiliza 30 minutos para el desplazamiento a servicios médicos, el 32% </w:t>
      </w:r>
      <w:r w:rsidR="00D4358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las familias encuestadas </w:t>
      </w:r>
      <w:r w:rsidR="00D43587" w:rsidRPr="008056EC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utiliza 40 minutos para el desplazamiento a servicios médicos, el 12% </w:t>
      </w:r>
      <w:r w:rsidR="00D4358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las familias encuestadas </w:t>
      </w:r>
      <w:r w:rsidR="00D43587" w:rsidRPr="008056EC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 xml:space="preserve">utiliza 50 minutos para el desplazamiento a servicios médicos y el 30% </w:t>
      </w:r>
      <w:r w:rsidR="00D4358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 las familias encuestadas </w:t>
      </w:r>
      <w:r w:rsidR="00D43587" w:rsidRPr="008056EC">
        <w:rPr>
          <w:rFonts w:ascii="Arial Narrow" w:eastAsia="Times New Roman" w:hAnsi="Arial Narrow" w:cstheme="minorHAnsi"/>
          <w:b w:val="0"/>
          <w:color w:val="auto"/>
          <w:sz w:val="20"/>
          <w:szCs w:val="20"/>
          <w:lang w:val="es-CO" w:eastAsia="es-CO"/>
        </w:rPr>
        <w:t>utiliza 1 hora para el desplazamiento a servicios médicos.</w:t>
      </w:r>
    </w:p>
    <w:p w14:paraId="44B08101" w14:textId="52160F21" w:rsidR="00F13E7A" w:rsidRPr="008056EC" w:rsidRDefault="00C80444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>8. Cuanto tiempo utiliza para el desplazamiento a la escuela más cercana: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8"/>
        <w:gridCol w:w="4426"/>
      </w:tblGrid>
      <w:tr w:rsidR="00197AA7" w:rsidRPr="00197AA7" w14:paraId="13A4E20E" w14:textId="77777777" w:rsidTr="00163296">
        <w:tc>
          <w:tcPr>
            <w:tcW w:w="4078" w:type="dxa"/>
          </w:tcPr>
          <w:p w14:paraId="037B4ACE" w14:textId="77777777" w:rsidR="00F13E7A" w:rsidRPr="00197AA7" w:rsidRDefault="00F13E7A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C80444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12</w:t>
            </w:r>
          </w:p>
          <w:tbl>
            <w:tblPr>
              <w:tblStyle w:val="Tablaconcuadrcula5oscura-nfasis6"/>
              <w:tblW w:w="3596" w:type="dxa"/>
              <w:tblLook w:val="04A0" w:firstRow="1" w:lastRow="0" w:firstColumn="1" w:lastColumn="0" w:noHBand="0" w:noVBand="1"/>
            </w:tblPr>
            <w:tblGrid>
              <w:gridCol w:w="2337"/>
              <w:gridCol w:w="1259"/>
            </w:tblGrid>
            <w:tr w:rsidR="00197AA7" w:rsidRPr="008056EC" w14:paraId="28B21B0E" w14:textId="77777777" w:rsidTr="00F968E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8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7" w:type="dxa"/>
                  <w:hideMark/>
                </w:tcPr>
                <w:p w14:paraId="00148D82" w14:textId="77777777" w:rsidR="00AD7C2E" w:rsidRPr="008056EC" w:rsidRDefault="00AD7C2E" w:rsidP="00AD7C2E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Cuanto tiempo utiliza para el desplazamiento a la escuela más cercana:</w:t>
                  </w:r>
                </w:p>
              </w:tc>
              <w:tc>
                <w:tcPr>
                  <w:tcW w:w="1259" w:type="dxa"/>
                  <w:hideMark/>
                </w:tcPr>
                <w:p w14:paraId="2F855246" w14:textId="77777777" w:rsidR="00AD7C2E" w:rsidRPr="008056EC" w:rsidRDefault="00AD7C2E" w:rsidP="00AD7C2E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8056EC" w14:paraId="47D61138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7" w:type="dxa"/>
                  <w:noWrap/>
                  <w:hideMark/>
                </w:tcPr>
                <w:p w14:paraId="53C49E1C" w14:textId="77777777" w:rsidR="00AD7C2E" w:rsidRPr="008056EC" w:rsidRDefault="00AD7C2E" w:rsidP="00AD7C2E">
                  <w:pPr>
                    <w:ind w:firstLineChars="100" w:firstLine="177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2"/>
                      <w:lang w:eastAsia="es-CO"/>
                    </w:rPr>
                    <w:t>2 MINUTOS</w:t>
                  </w:r>
                </w:p>
              </w:tc>
              <w:tc>
                <w:tcPr>
                  <w:tcW w:w="1259" w:type="dxa"/>
                  <w:noWrap/>
                  <w:hideMark/>
                </w:tcPr>
                <w:p w14:paraId="38F27097" w14:textId="77777777" w:rsidR="00AD7C2E" w:rsidRPr="008056EC" w:rsidRDefault="00AD7C2E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36129C36" w14:textId="77777777" w:rsidTr="00F968E8">
              <w:trPr>
                <w:trHeight w:val="26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7" w:type="dxa"/>
                  <w:noWrap/>
                  <w:hideMark/>
                </w:tcPr>
                <w:p w14:paraId="7A5F6C4E" w14:textId="77777777" w:rsidR="00AD7C2E" w:rsidRPr="008056EC" w:rsidRDefault="00AD7C2E" w:rsidP="00AD7C2E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3 MINUTOS</w:t>
                  </w:r>
                </w:p>
              </w:tc>
              <w:tc>
                <w:tcPr>
                  <w:tcW w:w="1259" w:type="dxa"/>
                  <w:noWrap/>
                  <w:hideMark/>
                </w:tcPr>
                <w:p w14:paraId="39CAD9CF" w14:textId="77777777" w:rsidR="00AD7C2E" w:rsidRPr="008056EC" w:rsidRDefault="00AD7C2E" w:rsidP="004223D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44A4EF51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7" w:type="dxa"/>
                  <w:noWrap/>
                  <w:hideMark/>
                </w:tcPr>
                <w:p w14:paraId="02FF9E6F" w14:textId="77777777" w:rsidR="00AD7C2E" w:rsidRPr="008056EC" w:rsidRDefault="00AD7C2E" w:rsidP="00AD7C2E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5 MINUTOS</w:t>
                  </w:r>
                </w:p>
              </w:tc>
              <w:tc>
                <w:tcPr>
                  <w:tcW w:w="1259" w:type="dxa"/>
                  <w:noWrap/>
                  <w:hideMark/>
                </w:tcPr>
                <w:p w14:paraId="236DC17F" w14:textId="77777777" w:rsidR="00AD7C2E" w:rsidRPr="008056EC" w:rsidRDefault="00AD7C2E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8</w:t>
                  </w:r>
                </w:p>
              </w:tc>
            </w:tr>
            <w:tr w:rsidR="00197AA7" w:rsidRPr="008056EC" w14:paraId="01CB088B" w14:textId="77777777" w:rsidTr="00F968E8">
              <w:trPr>
                <w:trHeight w:val="26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7" w:type="dxa"/>
                  <w:noWrap/>
                  <w:hideMark/>
                </w:tcPr>
                <w:p w14:paraId="067DE087" w14:textId="77777777" w:rsidR="00AD7C2E" w:rsidRPr="008056EC" w:rsidRDefault="00AD7C2E" w:rsidP="00AD7C2E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15 MINUTOS</w:t>
                  </w:r>
                </w:p>
              </w:tc>
              <w:tc>
                <w:tcPr>
                  <w:tcW w:w="1259" w:type="dxa"/>
                  <w:noWrap/>
                  <w:hideMark/>
                </w:tcPr>
                <w:p w14:paraId="261B5650" w14:textId="77777777" w:rsidR="00AD7C2E" w:rsidRPr="008056EC" w:rsidRDefault="00AD7C2E" w:rsidP="004223D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14</w:t>
                  </w:r>
                </w:p>
              </w:tc>
            </w:tr>
            <w:tr w:rsidR="00197AA7" w:rsidRPr="008056EC" w14:paraId="75AE81A8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7" w:type="dxa"/>
                  <w:noWrap/>
                  <w:hideMark/>
                </w:tcPr>
                <w:p w14:paraId="651368ED" w14:textId="77777777" w:rsidR="00AD7C2E" w:rsidRPr="008056EC" w:rsidRDefault="00AD7C2E" w:rsidP="00AD7C2E">
                  <w:pPr>
                    <w:ind w:firstLineChars="100" w:firstLine="177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2"/>
                      <w:lang w:eastAsia="es-CO"/>
                    </w:rPr>
                    <w:t>20 MINUTOS</w:t>
                  </w:r>
                </w:p>
              </w:tc>
              <w:tc>
                <w:tcPr>
                  <w:tcW w:w="1259" w:type="dxa"/>
                  <w:noWrap/>
                  <w:hideMark/>
                </w:tcPr>
                <w:p w14:paraId="34AD414A" w14:textId="77777777" w:rsidR="00AD7C2E" w:rsidRPr="008056EC" w:rsidRDefault="00AD7C2E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13</w:t>
                  </w:r>
                </w:p>
              </w:tc>
            </w:tr>
            <w:tr w:rsidR="00197AA7" w:rsidRPr="008056EC" w14:paraId="69CDF770" w14:textId="77777777" w:rsidTr="00F968E8">
              <w:trPr>
                <w:trHeight w:val="26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7" w:type="dxa"/>
                  <w:noWrap/>
                  <w:hideMark/>
                </w:tcPr>
                <w:p w14:paraId="42B0F8B3" w14:textId="77777777" w:rsidR="00AD7C2E" w:rsidRPr="008056EC" w:rsidRDefault="00AD7C2E" w:rsidP="00AD7C2E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25 MINUTOS</w:t>
                  </w:r>
                </w:p>
              </w:tc>
              <w:tc>
                <w:tcPr>
                  <w:tcW w:w="1259" w:type="dxa"/>
                  <w:noWrap/>
                  <w:hideMark/>
                </w:tcPr>
                <w:p w14:paraId="1A41CFCF" w14:textId="77777777" w:rsidR="00AD7C2E" w:rsidRPr="008056EC" w:rsidRDefault="00AD7C2E" w:rsidP="004223D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28B62DD1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7" w:type="dxa"/>
                  <w:noWrap/>
                  <w:hideMark/>
                </w:tcPr>
                <w:p w14:paraId="1D9A6938" w14:textId="77777777" w:rsidR="00AD7C2E" w:rsidRPr="008056EC" w:rsidRDefault="00AD7C2E" w:rsidP="00AD7C2E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30 MINUTOS</w:t>
                  </w:r>
                </w:p>
              </w:tc>
              <w:tc>
                <w:tcPr>
                  <w:tcW w:w="1259" w:type="dxa"/>
                  <w:noWrap/>
                  <w:hideMark/>
                </w:tcPr>
                <w:p w14:paraId="47C3418A" w14:textId="77777777" w:rsidR="00AD7C2E" w:rsidRPr="008056EC" w:rsidRDefault="00AD7C2E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19067478" w14:textId="77777777" w:rsidTr="00F968E8">
              <w:trPr>
                <w:trHeight w:val="26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7" w:type="dxa"/>
                  <w:noWrap/>
                  <w:hideMark/>
                </w:tcPr>
                <w:p w14:paraId="700866DE" w14:textId="77777777" w:rsidR="00AD7C2E" w:rsidRPr="008056EC" w:rsidRDefault="00AD7C2E" w:rsidP="00AD7C2E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1 HORA </w:t>
                  </w:r>
                </w:p>
              </w:tc>
              <w:tc>
                <w:tcPr>
                  <w:tcW w:w="1259" w:type="dxa"/>
                  <w:noWrap/>
                  <w:hideMark/>
                </w:tcPr>
                <w:p w14:paraId="0D5F387B" w14:textId="77777777" w:rsidR="00AD7C2E" w:rsidRPr="008056EC" w:rsidRDefault="00AD7C2E" w:rsidP="004223D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11</w:t>
                  </w:r>
                </w:p>
              </w:tc>
            </w:tr>
            <w:tr w:rsidR="00197AA7" w:rsidRPr="008056EC" w14:paraId="03E0D6FF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37" w:type="dxa"/>
                  <w:noWrap/>
                  <w:hideMark/>
                </w:tcPr>
                <w:p w14:paraId="27AED266" w14:textId="05F28910" w:rsidR="00AD7C2E" w:rsidRPr="008056EC" w:rsidRDefault="00AD7C2E" w:rsidP="004223D1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259" w:type="dxa"/>
                  <w:noWrap/>
                  <w:hideMark/>
                </w:tcPr>
                <w:p w14:paraId="78CA4C5F" w14:textId="77777777" w:rsidR="00AD7C2E" w:rsidRPr="008056EC" w:rsidRDefault="00AD7C2E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50</w:t>
                  </w:r>
                </w:p>
              </w:tc>
            </w:tr>
          </w:tbl>
          <w:p w14:paraId="7D85C3E5" w14:textId="2BF17FED" w:rsidR="00AD7C2E" w:rsidRPr="00197AA7" w:rsidRDefault="00AD7C2E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426" w:type="dxa"/>
          </w:tcPr>
          <w:p w14:paraId="0FB9107F" w14:textId="4740E79A" w:rsidR="00F13E7A" w:rsidRPr="00197AA7" w:rsidRDefault="00AD7C2E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77498D19" wp14:editId="58ECE948">
                  <wp:extent cx="2562045" cy="2479766"/>
                  <wp:effectExtent l="0" t="0" r="0" b="0"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36" r="3755" b="3494"/>
                          <a:stretch/>
                        </pic:blipFill>
                        <pic:spPr bwMode="auto">
                          <a:xfrm>
                            <a:off x="0" y="0"/>
                            <a:ext cx="2580778" cy="2497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BA859E" w14:textId="411710E1" w:rsidR="00F13E7A" w:rsidRPr="008056EC" w:rsidRDefault="00F13E7A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</w:pPr>
            <w:r w:rsidRPr="008056EC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 xml:space="preserve">Grafica No. </w:t>
            </w:r>
            <w:r w:rsidR="00C80444" w:rsidRPr="008056EC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12</w:t>
            </w:r>
          </w:p>
        </w:tc>
      </w:tr>
    </w:tbl>
    <w:p w14:paraId="54E356B7" w14:textId="25656924" w:rsidR="00661F76" w:rsidRPr="008056EC" w:rsidRDefault="00163296" w:rsidP="00F83BE0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En la gráfica 4 se refleja que el 2% de las familias encuestadas utiliza 2 minutos para el desplazamiento a la escuela más cercana, el 2% de las familias encuestadas utiliza 3 minutos para el desplazamiento a la escuela más cercana, el 16% de las familias encuestadas utiliza 5 minutos para el desplazamiento a la escuela más cercana</w:t>
      </w:r>
      <w:r w:rsidR="00661F76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, el 28% de las familias encuestadas utiliza 15 minutos para el desplazamiento a la escuela más cercana, el 26 de las familias encuestadas utiliza 20 minutos para el desplazamiento a la escuela más cercana, el 2% de las familias encuestadas utiliza 25 minutos para el desplazamiento a la escuela más cercana, el 2% de las familias encuestadas utiliza 30minutos para el desplazamiento a la escuela más cercana y el 22% de las familias encuestadas utiliza 1 hora para el desplazamiento a la escuela más cercana</w:t>
      </w:r>
    </w:p>
    <w:p w14:paraId="1F7326AD" w14:textId="3DBAC366" w:rsidR="00C80444" w:rsidRPr="008056EC" w:rsidRDefault="00C80444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>9. Cuanto tiempo utiliza para el desplazamiento a la iglesia más cercana: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65"/>
        <w:gridCol w:w="4639"/>
      </w:tblGrid>
      <w:tr w:rsidR="00197AA7" w:rsidRPr="00197AA7" w14:paraId="1A87AC52" w14:textId="77777777" w:rsidTr="006C51C5">
        <w:tc>
          <w:tcPr>
            <w:tcW w:w="3789" w:type="dxa"/>
          </w:tcPr>
          <w:p w14:paraId="2217D8FC" w14:textId="77777777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13</w:t>
            </w:r>
          </w:p>
          <w:tbl>
            <w:tblPr>
              <w:tblStyle w:val="Tablaconcuadrcula5oscura-nfasis6"/>
              <w:tblW w:w="3711" w:type="dxa"/>
              <w:tblLook w:val="04A0" w:firstRow="1" w:lastRow="0" w:firstColumn="1" w:lastColumn="0" w:noHBand="0" w:noVBand="1"/>
            </w:tblPr>
            <w:tblGrid>
              <w:gridCol w:w="2408"/>
              <w:gridCol w:w="1231"/>
            </w:tblGrid>
            <w:tr w:rsidR="00197AA7" w:rsidRPr="00197AA7" w14:paraId="3D52E6D6" w14:textId="77777777" w:rsidTr="00E5069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1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hideMark/>
                </w:tcPr>
                <w:p w14:paraId="1D23A63D" w14:textId="77777777" w:rsidR="004223D1" w:rsidRPr="008056EC" w:rsidRDefault="004223D1" w:rsidP="004223D1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Cuanto tiempo utiliza para el desplazamiento a la iglesia más cercana:</w:t>
                  </w:r>
                </w:p>
              </w:tc>
              <w:tc>
                <w:tcPr>
                  <w:tcW w:w="1254" w:type="dxa"/>
                  <w:hideMark/>
                </w:tcPr>
                <w:p w14:paraId="7BAD2AE1" w14:textId="77777777" w:rsidR="004223D1" w:rsidRPr="008056EC" w:rsidRDefault="004223D1" w:rsidP="004223D1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60AF819A" w14:textId="77777777" w:rsidTr="00E5069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306E6534" w14:textId="7BF83AED" w:rsidR="004223D1" w:rsidRPr="00197AA7" w:rsidRDefault="004223D1" w:rsidP="004223D1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 xml:space="preserve"> 1 MINUTOS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162D3DFB" w14:textId="77777777" w:rsidR="004223D1" w:rsidRPr="00197AA7" w:rsidRDefault="004223D1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608AD964" w14:textId="77777777" w:rsidTr="00E50695">
              <w:trPr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480BCC5C" w14:textId="3E346AF6" w:rsidR="004223D1" w:rsidRPr="00197AA7" w:rsidRDefault="004223D1" w:rsidP="004223D1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 xml:space="preserve"> 2 MINUTOS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07ABAFFB" w14:textId="77777777" w:rsidR="004223D1" w:rsidRPr="00197AA7" w:rsidRDefault="004223D1" w:rsidP="004223D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2</w:t>
                  </w:r>
                </w:p>
              </w:tc>
            </w:tr>
            <w:tr w:rsidR="00197AA7" w:rsidRPr="00197AA7" w14:paraId="0733CA20" w14:textId="77777777" w:rsidTr="00E5069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49C2CDC9" w14:textId="77777777" w:rsidR="004223D1" w:rsidRPr="00197AA7" w:rsidRDefault="004223D1" w:rsidP="004223D1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5 MINUTOS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515D668B" w14:textId="77777777" w:rsidR="004223D1" w:rsidRPr="00197AA7" w:rsidRDefault="004223D1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7</w:t>
                  </w:r>
                </w:p>
              </w:tc>
            </w:tr>
            <w:tr w:rsidR="00197AA7" w:rsidRPr="00197AA7" w14:paraId="070EBE98" w14:textId="77777777" w:rsidTr="00E50695">
              <w:trPr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68DDE91E" w14:textId="77777777" w:rsidR="004223D1" w:rsidRPr="00197AA7" w:rsidRDefault="004223D1" w:rsidP="004223D1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10 MINUTOS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24450648" w14:textId="77777777" w:rsidR="004223D1" w:rsidRPr="00197AA7" w:rsidRDefault="004223D1" w:rsidP="004223D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8</w:t>
                  </w:r>
                </w:p>
              </w:tc>
            </w:tr>
            <w:tr w:rsidR="00197AA7" w:rsidRPr="00197AA7" w14:paraId="407E6910" w14:textId="77777777" w:rsidTr="00E5069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5BB276CD" w14:textId="77777777" w:rsidR="004223D1" w:rsidRPr="00197AA7" w:rsidRDefault="004223D1" w:rsidP="004223D1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15 MINUTOS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68848F68" w14:textId="77777777" w:rsidR="004223D1" w:rsidRPr="00197AA7" w:rsidRDefault="004223D1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9</w:t>
                  </w:r>
                </w:p>
              </w:tc>
            </w:tr>
            <w:tr w:rsidR="00197AA7" w:rsidRPr="00197AA7" w14:paraId="2E615225" w14:textId="77777777" w:rsidTr="00E50695">
              <w:trPr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4C917450" w14:textId="0804E0E5" w:rsidR="004223D1" w:rsidRPr="00197AA7" w:rsidRDefault="004223D1" w:rsidP="004223D1">
                  <w:pPr>
                    <w:ind w:firstLineChars="100" w:firstLine="193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4"/>
                      <w:szCs w:val="24"/>
                      <w:lang w:eastAsia="es-CO"/>
                    </w:rPr>
                    <w:t xml:space="preserve"> 20 MINUTOS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0327F151" w14:textId="77777777" w:rsidR="004223D1" w:rsidRPr="00197AA7" w:rsidRDefault="004223D1" w:rsidP="004223D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10</w:t>
                  </w:r>
                </w:p>
              </w:tc>
            </w:tr>
            <w:tr w:rsidR="00197AA7" w:rsidRPr="00197AA7" w14:paraId="7551DF5A" w14:textId="77777777" w:rsidTr="00E5069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6699253E" w14:textId="77777777" w:rsidR="004223D1" w:rsidRPr="00197AA7" w:rsidRDefault="004223D1" w:rsidP="004223D1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25 MINUTOS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1C36972A" w14:textId="77777777" w:rsidR="004223D1" w:rsidRPr="00197AA7" w:rsidRDefault="004223D1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5033BB59" w14:textId="77777777" w:rsidTr="00E50695">
              <w:trPr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60F26945" w14:textId="77777777" w:rsidR="004223D1" w:rsidRPr="00197AA7" w:rsidRDefault="004223D1" w:rsidP="004223D1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30 MINUTOS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4EBD535B" w14:textId="77777777" w:rsidR="004223D1" w:rsidRPr="00197AA7" w:rsidRDefault="004223D1" w:rsidP="004223D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261B2EB6" w14:textId="77777777" w:rsidTr="00E5069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6BA737BF" w14:textId="77777777" w:rsidR="004223D1" w:rsidRPr="00197AA7" w:rsidRDefault="004223D1" w:rsidP="004223D1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1 HORA 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0912823E" w14:textId="77777777" w:rsidR="004223D1" w:rsidRPr="00197AA7" w:rsidRDefault="004223D1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10</w:t>
                  </w:r>
                </w:p>
              </w:tc>
            </w:tr>
            <w:tr w:rsidR="00197AA7" w:rsidRPr="00197AA7" w14:paraId="677E7A88" w14:textId="77777777" w:rsidTr="00E50695">
              <w:trPr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7BDBB9B4" w14:textId="77777777" w:rsidR="004223D1" w:rsidRPr="00197AA7" w:rsidRDefault="004223D1" w:rsidP="004223D1">
                  <w:pPr>
                    <w:ind w:firstLineChars="100" w:firstLine="24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 tiene 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37703A6F" w14:textId="77777777" w:rsidR="004223D1" w:rsidRPr="00197AA7" w:rsidRDefault="004223D1" w:rsidP="004223D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7F3ABD5E" w14:textId="77777777" w:rsidTr="00E5069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57" w:type="dxa"/>
                  <w:noWrap/>
                  <w:hideMark/>
                </w:tcPr>
                <w:p w14:paraId="7A2F94CF" w14:textId="43E6BD22" w:rsidR="004223D1" w:rsidRPr="00197AA7" w:rsidRDefault="004223D1" w:rsidP="004223D1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254" w:type="dxa"/>
                  <w:noWrap/>
                  <w:hideMark/>
                </w:tcPr>
                <w:p w14:paraId="0E6CCE80" w14:textId="77777777" w:rsidR="004223D1" w:rsidRPr="00197AA7" w:rsidRDefault="004223D1" w:rsidP="004223D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50</w:t>
                  </w:r>
                </w:p>
              </w:tc>
            </w:tr>
          </w:tbl>
          <w:p w14:paraId="58292CE8" w14:textId="073BF44D" w:rsidR="004223D1" w:rsidRPr="00197AA7" w:rsidRDefault="004223D1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715" w:type="dxa"/>
          </w:tcPr>
          <w:p w14:paraId="3EACB159" w14:textId="5210FB03" w:rsidR="00C80444" w:rsidRPr="00197AA7" w:rsidRDefault="004223D1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34231EC8" wp14:editId="1404273C">
                  <wp:extent cx="2872596" cy="2650589"/>
                  <wp:effectExtent l="0" t="0" r="0" b="0"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07" r="14033" b="2086"/>
                          <a:stretch/>
                        </pic:blipFill>
                        <pic:spPr bwMode="auto">
                          <a:xfrm>
                            <a:off x="0" y="0"/>
                            <a:ext cx="2899463" cy="2675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21C80D9" w14:textId="14854397" w:rsidR="00C80444" w:rsidRPr="00197AA7" w:rsidRDefault="008B0076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           </w:t>
            </w:r>
            <w:r w:rsidR="00C80444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Grafica No. 13</w:t>
            </w:r>
          </w:p>
        </w:tc>
      </w:tr>
    </w:tbl>
    <w:p w14:paraId="7DC27421" w14:textId="42B0FFFE" w:rsidR="00F83BE0" w:rsidRPr="008056EC" w:rsidRDefault="006C51C5" w:rsidP="00F83BE0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lo que respecta a la grafica No.13 </w:t>
      </w:r>
      <w:r w:rsidR="00E50695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 2% de las familias encuestadas utiliza 1 minutos para el desplazamiento a la iglesia más cercana, el 4% de las familias encuestadas utiliza 2 minutos para el desplazamiento a la iglesia más cercana, el 14% de las familias encuestadas utiliza 5 minutos para el desplazamiento a la iglesia más cercana, el 16% de las familias encuestadas utiliza 10 minutos para el desplazamiento a la iglesia más cercana, el 18% de las familias encuestadas utiliza 15 minutos para el desplazamiento a la iglesia más cercana, el 2</w:t>
      </w:r>
      <w:r w:rsidR="00F83BE0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0</w:t>
      </w:r>
      <w:r w:rsidR="00E50695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utiliza </w:t>
      </w:r>
      <w:r w:rsidR="00F83BE0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20</w:t>
      </w:r>
      <w:r w:rsidR="00E50695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minutos para el desplazamiento a la iglesia más cercana</w:t>
      </w:r>
      <w:r w:rsidR="00F83BE0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, el 2% de las familias encuestadas utiliza 25 minutos para el desplazamiento a la iglesia más cercana, el 2% de las familias encuestadas utiliza 30 minutos para el desplazamiento a la iglesia más cercana, el 20% de las familias encuestadas utiliza 1 hora para el desplazamiento a la iglesia más cercana y el 2% de las familias encuestadas no poseen iglesia cercana.</w:t>
      </w:r>
    </w:p>
    <w:p w14:paraId="08837A7A" w14:textId="3AA5B82A" w:rsidR="00C80444" w:rsidRPr="008056EC" w:rsidRDefault="00C80444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>10. Cuanto tiempo utiliza para el desplazamiento al parque más cercano: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24"/>
        <w:gridCol w:w="4780"/>
      </w:tblGrid>
      <w:tr w:rsidR="00197AA7" w:rsidRPr="00197AA7" w14:paraId="3212AF4B" w14:textId="77777777" w:rsidTr="0087584F">
        <w:tc>
          <w:tcPr>
            <w:tcW w:w="3619" w:type="dxa"/>
          </w:tcPr>
          <w:p w14:paraId="158121A8" w14:textId="77777777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14</w:t>
            </w:r>
          </w:p>
          <w:tbl>
            <w:tblPr>
              <w:tblStyle w:val="Tablaconcuadrcula5oscura-nfasis6"/>
              <w:tblW w:w="3498" w:type="dxa"/>
              <w:tblLook w:val="04A0" w:firstRow="1" w:lastRow="0" w:firstColumn="1" w:lastColumn="0" w:noHBand="0" w:noVBand="1"/>
            </w:tblPr>
            <w:tblGrid>
              <w:gridCol w:w="2220"/>
              <w:gridCol w:w="1278"/>
            </w:tblGrid>
            <w:tr w:rsidR="00197AA7" w:rsidRPr="008056EC" w14:paraId="325A4361" w14:textId="77777777" w:rsidTr="008056EC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9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7C458DE8" w14:textId="77777777" w:rsidR="00BF4F20" w:rsidRPr="008056EC" w:rsidRDefault="00BF4F20" w:rsidP="00BF4F20">
                  <w:pPr>
                    <w:jc w:val="both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Cuanto tiempo utiliza para el desplazamiento al parque más cercano:</w:t>
                  </w:r>
                </w:p>
              </w:tc>
              <w:tc>
                <w:tcPr>
                  <w:tcW w:w="1278" w:type="dxa"/>
                  <w:hideMark/>
                </w:tcPr>
                <w:p w14:paraId="136204AE" w14:textId="77777777" w:rsidR="00BF4F20" w:rsidRPr="008056EC" w:rsidRDefault="00BF4F20" w:rsidP="00BF4F20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8056EC" w14:paraId="6D6E388E" w14:textId="77777777" w:rsidTr="008056E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4BD7B49B" w14:textId="77777777" w:rsidR="00BF4F20" w:rsidRPr="008056EC" w:rsidRDefault="00BF4F20" w:rsidP="00BF4F20">
                  <w:pPr>
                    <w:ind w:firstLineChars="100" w:firstLine="177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2"/>
                      <w:lang w:eastAsia="es-CO"/>
                    </w:rPr>
                    <w:t>2 MINUTOS</w:t>
                  </w:r>
                </w:p>
              </w:tc>
              <w:tc>
                <w:tcPr>
                  <w:tcW w:w="1278" w:type="dxa"/>
                  <w:noWrap/>
                  <w:hideMark/>
                </w:tcPr>
                <w:p w14:paraId="2D388C61" w14:textId="77777777" w:rsidR="00BF4F20" w:rsidRPr="008056EC" w:rsidRDefault="00BF4F20" w:rsidP="00BF4F20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2</w:t>
                  </w:r>
                </w:p>
              </w:tc>
            </w:tr>
            <w:tr w:rsidR="00197AA7" w:rsidRPr="008056EC" w14:paraId="692BB538" w14:textId="77777777" w:rsidTr="008056EC">
              <w:trPr>
                <w:trHeight w:val="25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387C9F31" w14:textId="77777777" w:rsidR="00BF4F20" w:rsidRPr="008056EC" w:rsidRDefault="00BF4F20" w:rsidP="00BF4F20">
                  <w:pPr>
                    <w:ind w:firstLineChars="100" w:firstLine="177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2"/>
                      <w:lang w:eastAsia="es-CO"/>
                    </w:rPr>
                    <w:t>3 MINUTOS</w:t>
                  </w:r>
                </w:p>
              </w:tc>
              <w:tc>
                <w:tcPr>
                  <w:tcW w:w="1278" w:type="dxa"/>
                  <w:noWrap/>
                  <w:hideMark/>
                </w:tcPr>
                <w:p w14:paraId="1FF3DB2B" w14:textId="77777777" w:rsidR="00BF4F20" w:rsidRPr="008056EC" w:rsidRDefault="00BF4F20" w:rsidP="00BF4F20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3</w:t>
                  </w:r>
                </w:p>
              </w:tc>
            </w:tr>
            <w:tr w:rsidR="00197AA7" w:rsidRPr="008056EC" w14:paraId="56CEFB21" w14:textId="77777777" w:rsidTr="008056E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4CD412D0" w14:textId="77777777" w:rsidR="00BF4F20" w:rsidRPr="008056EC" w:rsidRDefault="00BF4F20" w:rsidP="00BF4F20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5 MINUTOS</w:t>
                  </w:r>
                </w:p>
              </w:tc>
              <w:tc>
                <w:tcPr>
                  <w:tcW w:w="1278" w:type="dxa"/>
                  <w:noWrap/>
                  <w:hideMark/>
                </w:tcPr>
                <w:p w14:paraId="7EE29DDC" w14:textId="77777777" w:rsidR="00BF4F20" w:rsidRPr="008056EC" w:rsidRDefault="00BF4F20" w:rsidP="00BF4F20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</w:t>
                  </w:r>
                </w:p>
              </w:tc>
            </w:tr>
            <w:tr w:rsidR="00197AA7" w:rsidRPr="008056EC" w14:paraId="14E69AE6" w14:textId="77777777" w:rsidTr="008056EC">
              <w:trPr>
                <w:trHeight w:val="25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5D8504B7" w14:textId="77777777" w:rsidR="00BF4F20" w:rsidRPr="008056EC" w:rsidRDefault="00BF4F20" w:rsidP="00BF4F20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10 MINUTOS</w:t>
                  </w:r>
                </w:p>
              </w:tc>
              <w:tc>
                <w:tcPr>
                  <w:tcW w:w="1278" w:type="dxa"/>
                  <w:noWrap/>
                  <w:hideMark/>
                </w:tcPr>
                <w:p w14:paraId="5312D79E" w14:textId="77777777" w:rsidR="00BF4F20" w:rsidRPr="008056EC" w:rsidRDefault="00BF4F20" w:rsidP="00BF4F20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3</w:t>
                  </w:r>
                </w:p>
              </w:tc>
            </w:tr>
            <w:tr w:rsidR="00197AA7" w:rsidRPr="008056EC" w14:paraId="3E7E5AFF" w14:textId="77777777" w:rsidTr="008056E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6DD11C81" w14:textId="77777777" w:rsidR="00BF4F20" w:rsidRPr="008056EC" w:rsidRDefault="00BF4F20" w:rsidP="00BF4F20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15 MINUTOS</w:t>
                  </w:r>
                </w:p>
              </w:tc>
              <w:tc>
                <w:tcPr>
                  <w:tcW w:w="1278" w:type="dxa"/>
                  <w:noWrap/>
                  <w:hideMark/>
                </w:tcPr>
                <w:p w14:paraId="0A3F6E7D" w14:textId="77777777" w:rsidR="00BF4F20" w:rsidRPr="008056EC" w:rsidRDefault="00BF4F20" w:rsidP="00BF4F20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9</w:t>
                  </w:r>
                </w:p>
              </w:tc>
            </w:tr>
            <w:tr w:rsidR="00197AA7" w:rsidRPr="008056EC" w14:paraId="65363144" w14:textId="77777777" w:rsidTr="008056EC">
              <w:trPr>
                <w:trHeight w:val="25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1075BB36" w14:textId="77777777" w:rsidR="00BF4F20" w:rsidRPr="008056EC" w:rsidRDefault="00BF4F20" w:rsidP="00BF4F20">
                  <w:pPr>
                    <w:ind w:firstLineChars="100" w:firstLine="177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w w:val="81"/>
                      <w:sz w:val="22"/>
                      <w:lang w:eastAsia="es-CO"/>
                    </w:rPr>
                    <w:t>20 MINUTOS</w:t>
                  </w:r>
                </w:p>
              </w:tc>
              <w:tc>
                <w:tcPr>
                  <w:tcW w:w="1278" w:type="dxa"/>
                  <w:noWrap/>
                  <w:hideMark/>
                </w:tcPr>
                <w:p w14:paraId="0F9BC08A" w14:textId="77777777" w:rsidR="00BF4F20" w:rsidRPr="008056EC" w:rsidRDefault="00BF4F20" w:rsidP="00BF4F20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8</w:t>
                  </w:r>
                </w:p>
              </w:tc>
            </w:tr>
            <w:tr w:rsidR="00197AA7" w:rsidRPr="008056EC" w14:paraId="4F5F3E2D" w14:textId="77777777" w:rsidTr="008056E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6B0CF450" w14:textId="77777777" w:rsidR="00BF4F20" w:rsidRPr="008056EC" w:rsidRDefault="00BF4F20" w:rsidP="00BF4F20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25 MINUTOS</w:t>
                  </w:r>
                </w:p>
              </w:tc>
              <w:tc>
                <w:tcPr>
                  <w:tcW w:w="1278" w:type="dxa"/>
                  <w:noWrap/>
                  <w:hideMark/>
                </w:tcPr>
                <w:p w14:paraId="6B058F81" w14:textId="77777777" w:rsidR="00BF4F20" w:rsidRPr="008056EC" w:rsidRDefault="00BF4F20" w:rsidP="00BF4F20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4046FB0F" w14:textId="77777777" w:rsidTr="008056EC">
              <w:trPr>
                <w:trHeight w:val="25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13E116FF" w14:textId="77777777" w:rsidR="00BF4F20" w:rsidRPr="008056EC" w:rsidRDefault="00BF4F20" w:rsidP="00BF4F20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>30 MINUTOS</w:t>
                  </w:r>
                </w:p>
              </w:tc>
              <w:tc>
                <w:tcPr>
                  <w:tcW w:w="1278" w:type="dxa"/>
                  <w:noWrap/>
                  <w:hideMark/>
                </w:tcPr>
                <w:p w14:paraId="3D3BF586" w14:textId="77777777" w:rsidR="00BF4F20" w:rsidRPr="008056EC" w:rsidRDefault="00BF4F20" w:rsidP="00BF4F20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25371080" w14:textId="77777777" w:rsidTr="008056E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7E1A3F12" w14:textId="77777777" w:rsidR="00BF4F20" w:rsidRPr="008056EC" w:rsidRDefault="00BF4F20" w:rsidP="00BF4F20">
                  <w:pPr>
                    <w:ind w:firstLineChars="100" w:firstLine="22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 tiene </w:t>
                  </w:r>
                </w:p>
              </w:tc>
              <w:tc>
                <w:tcPr>
                  <w:tcW w:w="1278" w:type="dxa"/>
                  <w:noWrap/>
                  <w:hideMark/>
                </w:tcPr>
                <w:p w14:paraId="4FF28076" w14:textId="77777777" w:rsidR="00BF4F20" w:rsidRPr="008056EC" w:rsidRDefault="00BF4F20" w:rsidP="00BF4F20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18</w:t>
                  </w:r>
                </w:p>
              </w:tc>
            </w:tr>
            <w:tr w:rsidR="00197AA7" w:rsidRPr="008056EC" w14:paraId="0F3D643A" w14:textId="77777777" w:rsidTr="008056EC">
              <w:trPr>
                <w:trHeight w:val="25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20" w:type="dxa"/>
                  <w:noWrap/>
                  <w:hideMark/>
                </w:tcPr>
                <w:p w14:paraId="4C80CBFA" w14:textId="08803F2F" w:rsidR="00BF4F20" w:rsidRPr="008056EC" w:rsidRDefault="00BF4F20" w:rsidP="00BF4F20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278" w:type="dxa"/>
                  <w:noWrap/>
                  <w:hideMark/>
                </w:tcPr>
                <w:p w14:paraId="041E089F" w14:textId="77777777" w:rsidR="00BF4F20" w:rsidRPr="008056EC" w:rsidRDefault="00BF4F20" w:rsidP="00BF4F20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50</w:t>
                  </w:r>
                </w:p>
              </w:tc>
            </w:tr>
          </w:tbl>
          <w:p w14:paraId="73AEE4FF" w14:textId="7AD9EDB5" w:rsidR="00BF4F20" w:rsidRPr="00197AA7" w:rsidRDefault="00BF4F20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885" w:type="dxa"/>
          </w:tcPr>
          <w:p w14:paraId="1793F1AA" w14:textId="5F1A7B10" w:rsidR="00C80444" w:rsidRPr="00197AA7" w:rsidRDefault="00BF4F20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1442BD7C" wp14:editId="02658E63">
                  <wp:extent cx="2590800" cy="2417285"/>
                  <wp:effectExtent l="0" t="0" r="0" b="2540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34" r="17024"/>
                          <a:stretch/>
                        </pic:blipFill>
                        <pic:spPr bwMode="auto">
                          <a:xfrm>
                            <a:off x="0" y="0"/>
                            <a:ext cx="2618137" cy="2442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AAD74F" w14:textId="42EE9D3F" w:rsidR="00C80444" w:rsidRPr="008056EC" w:rsidRDefault="008B0076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          </w:t>
            </w:r>
            <w:r w:rsidR="00C80444" w:rsidRPr="008056EC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Grafica No. 14</w:t>
            </w:r>
          </w:p>
        </w:tc>
      </w:tr>
    </w:tbl>
    <w:p w14:paraId="339F8C3C" w14:textId="379028FD" w:rsidR="000220EB" w:rsidRPr="008056EC" w:rsidRDefault="0087584F" w:rsidP="000220EB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cuanto a la grafica No. 14 el 4% de las familias encuestadas utiliza 2 minutos para el desplazamiento al parque más cercano, el 6% de las familias encuestadas utiliza 3 minutos para el desplazamiento al parque más cercano, el 10% de las familias encuestadas utiliza 5 minutos para el desplazamiento al parque más cercano, el 6% de las familias encuestadas utiliza </w:t>
      </w:r>
      <w:r w:rsidR="000220EB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10</w:t>
      </w: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minutos para el desplazamiento al parque más cercano, </w:t>
      </w:r>
      <w:r w:rsidR="000220EB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 18% de las familias encuestadas utiliza 15 minutos para el desplazamiento al parque más cercano, el 16% de las familias encuestadas utiliza 20 minutos para el desplazamiento al parque más cercano, el 2% de las familias encuestadas utiliza 25 minutos para el desplazamiento al parque más cercano, el 2% de las familias encuestadas utiliza 10 minutos para el desplazamiento al parque más cercano y</w:t>
      </w:r>
      <w:r w:rsidR="000220EB" w:rsidRPr="008056EC">
        <w:rPr>
          <w:rFonts w:ascii="Arial Narrow" w:hAnsi="Arial Narrow" w:cstheme="minorHAnsi"/>
          <w:color w:val="auto"/>
          <w:sz w:val="20"/>
          <w:szCs w:val="20"/>
        </w:rPr>
        <w:t xml:space="preserve"> </w:t>
      </w:r>
      <w:r w:rsidR="000220EB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 36% de las familias encuestadas no posee parque cercano.</w:t>
      </w:r>
    </w:p>
    <w:p w14:paraId="6DA84BF8" w14:textId="5F697EBF" w:rsidR="00C25DF6" w:rsidRPr="008056EC" w:rsidRDefault="00C25DF6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 xml:space="preserve">11. Tipo de vivienda:      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1"/>
        <w:gridCol w:w="4723"/>
      </w:tblGrid>
      <w:tr w:rsidR="00197AA7" w:rsidRPr="00197AA7" w14:paraId="4A2C0E91" w14:textId="77777777" w:rsidTr="000220EB">
        <w:tc>
          <w:tcPr>
            <w:tcW w:w="3618" w:type="dxa"/>
          </w:tcPr>
          <w:p w14:paraId="55536077" w14:textId="77777777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012402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15</w:t>
            </w:r>
          </w:p>
          <w:tbl>
            <w:tblPr>
              <w:tblStyle w:val="Tablaconcuadrcula5oscura-nfasis6"/>
              <w:tblW w:w="3555" w:type="dxa"/>
              <w:tblLook w:val="04A0" w:firstRow="1" w:lastRow="0" w:firstColumn="1" w:lastColumn="0" w:noHBand="0" w:noVBand="1"/>
            </w:tblPr>
            <w:tblGrid>
              <w:gridCol w:w="1894"/>
              <w:gridCol w:w="1661"/>
            </w:tblGrid>
            <w:tr w:rsidR="00197AA7" w:rsidRPr="00197AA7" w14:paraId="641665B3" w14:textId="77777777" w:rsidTr="00F968E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0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4" w:type="dxa"/>
                  <w:noWrap/>
                  <w:hideMark/>
                </w:tcPr>
                <w:p w14:paraId="72A79C54" w14:textId="77777777" w:rsidR="00840F97" w:rsidRPr="00197AA7" w:rsidRDefault="00840F97" w:rsidP="00840F97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Tipo de vivienda:      </w:t>
                  </w:r>
                </w:p>
              </w:tc>
              <w:tc>
                <w:tcPr>
                  <w:tcW w:w="1661" w:type="dxa"/>
                  <w:hideMark/>
                </w:tcPr>
                <w:p w14:paraId="23252C04" w14:textId="77777777" w:rsidR="00840F97" w:rsidRPr="00197AA7" w:rsidRDefault="00840F97" w:rsidP="00840F97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6A38E61C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4" w:type="dxa"/>
                  <w:noWrap/>
                  <w:hideMark/>
                </w:tcPr>
                <w:p w14:paraId="4A487279" w14:textId="77777777" w:rsidR="00840F97" w:rsidRPr="00197AA7" w:rsidRDefault="00840F97" w:rsidP="00840F97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Casa</w:t>
                  </w:r>
                </w:p>
              </w:tc>
              <w:tc>
                <w:tcPr>
                  <w:tcW w:w="1661" w:type="dxa"/>
                  <w:noWrap/>
                  <w:hideMark/>
                </w:tcPr>
                <w:p w14:paraId="585C5BC1" w14:textId="77777777" w:rsidR="00840F97" w:rsidRPr="00197AA7" w:rsidRDefault="00840F97" w:rsidP="00840F97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46</w:t>
                  </w:r>
                </w:p>
              </w:tc>
            </w:tr>
            <w:tr w:rsidR="00197AA7" w:rsidRPr="00197AA7" w14:paraId="3807C2CD" w14:textId="77777777" w:rsidTr="00F968E8">
              <w:trPr>
                <w:trHeight w:val="26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4" w:type="dxa"/>
                  <w:noWrap/>
                  <w:hideMark/>
                </w:tcPr>
                <w:p w14:paraId="23E0A8B3" w14:textId="77777777" w:rsidR="00840F97" w:rsidRPr="00197AA7" w:rsidRDefault="00840F97" w:rsidP="00840F97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 xml:space="preserve">Cambuche </w:t>
                  </w:r>
                </w:p>
              </w:tc>
              <w:tc>
                <w:tcPr>
                  <w:tcW w:w="1661" w:type="dxa"/>
                  <w:noWrap/>
                  <w:hideMark/>
                </w:tcPr>
                <w:p w14:paraId="7CB49D69" w14:textId="77777777" w:rsidR="00840F97" w:rsidRPr="00197AA7" w:rsidRDefault="00840F97" w:rsidP="00840F97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53006156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4" w:type="dxa"/>
                  <w:noWrap/>
                  <w:hideMark/>
                </w:tcPr>
                <w:p w14:paraId="1CC8FD7A" w14:textId="77777777" w:rsidR="00840F97" w:rsidRPr="00197AA7" w:rsidRDefault="00840F97" w:rsidP="00840F97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Apartamento</w:t>
                  </w:r>
                </w:p>
              </w:tc>
              <w:tc>
                <w:tcPr>
                  <w:tcW w:w="1661" w:type="dxa"/>
                  <w:noWrap/>
                  <w:hideMark/>
                </w:tcPr>
                <w:p w14:paraId="65B10457" w14:textId="77777777" w:rsidR="00840F97" w:rsidRPr="00197AA7" w:rsidRDefault="00840F97" w:rsidP="00840F97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57CF5B97" w14:textId="77777777" w:rsidTr="00F968E8">
              <w:trPr>
                <w:trHeight w:val="26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4" w:type="dxa"/>
                  <w:noWrap/>
                  <w:hideMark/>
                </w:tcPr>
                <w:p w14:paraId="50A2F104" w14:textId="77777777" w:rsidR="00840F97" w:rsidRPr="00197AA7" w:rsidRDefault="00840F97" w:rsidP="00840F97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Tipo cuarto</w:t>
                  </w:r>
                </w:p>
              </w:tc>
              <w:tc>
                <w:tcPr>
                  <w:tcW w:w="1661" w:type="dxa"/>
                  <w:noWrap/>
                  <w:hideMark/>
                </w:tcPr>
                <w:p w14:paraId="1604F8F4" w14:textId="77777777" w:rsidR="00840F97" w:rsidRPr="00197AA7" w:rsidRDefault="00840F97" w:rsidP="00840F97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4AD546C4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4" w:type="dxa"/>
                  <w:noWrap/>
                  <w:hideMark/>
                </w:tcPr>
                <w:p w14:paraId="48F99D7A" w14:textId="77777777" w:rsidR="00840F97" w:rsidRPr="00197AA7" w:rsidRDefault="00840F97" w:rsidP="00840F97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Vivienda tradicional indígena</w:t>
                  </w:r>
                </w:p>
              </w:tc>
              <w:tc>
                <w:tcPr>
                  <w:tcW w:w="1661" w:type="dxa"/>
                  <w:noWrap/>
                  <w:hideMark/>
                </w:tcPr>
                <w:p w14:paraId="2B1B2132" w14:textId="77777777" w:rsidR="00840F97" w:rsidRPr="00197AA7" w:rsidRDefault="00840F97" w:rsidP="00840F97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1FF0262C" w14:textId="77777777" w:rsidTr="00F968E8">
              <w:trPr>
                <w:trHeight w:val="26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4" w:type="dxa"/>
                  <w:noWrap/>
                  <w:hideMark/>
                </w:tcPr>
                <w:p w14:paraId="7308B19B" w14:textId="77777777" w:rsidR="00840F97" w:rsidRPr="00197AA7" w:rsidRDefault="00840F97" w:rsidP="00840F97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Rancho</w:t>
                  </w:r>
                </w:p>
              </w:tc>
              <w:tc>
                <w:tcPr>
                  <w:tcW w:w="1661" w:type="dxa"/>
                  <w:noWrap/>
                  <w:hideMark/>
                </w:tcPr>
                <w:p w14:paraId="2F92706F" w14:textId="77777777" w:rsidR="00840F97" w:rsidRPr="00197AA7" w:rsidRDefault="00840F97" w:rsidP="00840F97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6F23D832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4" w:type="dxa"/>
                  <w:noWrap/>
                  <w:hideMark/>
                </w:tcPr>
                <w:p w14:paraId="5AF52346" w14:textId="77777777" w:rsidR="00840F97" w:rsidRPr="00197AA7" w:rsidRDefault="00840F97" w:rsidP="00840F97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Finca</w:t>
                  </w:r>
                </w:p>
              </w:tc>
              <w:tc>
                <w:tcPr>
                  <w:tcW w:w="1661" w:type="dxa"/>
                  <w:noWrap/>
                  <w:hideMark/>
                </w:tcPr>
                <w:p w14:paraId="0957249A" w14:textId="77777777" w:rsidR="00840F97" w:rsidRPr="00197AA7" w:rsidRDefault="00840F97" w:rsidP="00840F97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2</w:t>
                  </w:r>
                </w:p>
              </w:tc>
            </w:tr>
            <w:tr w:rsidR="00197AA7" w:rsidRPr="00197AA7" w14:paraId="61824BDC" w14:textId="77777777" w:rsidTr="00F968E8">
              <w:trPr>
                <w:trHeight w:val="26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4" w:type="dxa"/>
                  <w:noWrap/>
                  <w:hideMark/>
                </w:tcPr>
                <w:p w14:paraId="4D29F577" w14:textId="77777777" w:rsidR="00840F97" w:rsidRPr="00197AA7" w:rsidRDefault="00840F97" w:rsidP="00840F97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Casa lote</w:t>
                  </w:r>
                </w:p>
              </w:tc>
              <w:tc>
                <w:tcPr>
                  <w:tcW w:w="1661" w:type="dxa"/>
                  <w:noWrap/>
                  <w:hideMark/>
                </w:tcPr>
                <w:p w14:paraId="5DBAC772" w14:textId="77777777" w:rsidR="00840F97" w:rsidRPr="00197AA7" w:rsidRDefault="00840F97" w:rsidP="00840F97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11DBC686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4" w:type="dxa"/>
                  <w:noWrap/>
                  <w:hideMark/>
                </w:tcPr>
                <w:p w14:paraId="5EA522E4" w14:textId="5165BA18" w:rsidR="00840F97" w:rsidRPr="00197AA7" w:rsidRDefault="00840F97" w:rsidP="00840F97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>Total</w:t>
                  </w:r>
                </w:p>
              </w:tc>
              <w:tc>
                <w:tcPr>
                  <w:tcW w:w="1661" w:type="dxa"/>
                  <w:noWrap/>
                  <w:hideMark/>
                </w:tcPr>
                <w:p w14:paraId="00387B38" w14:textId="77777777" w:rsidR="00840F97" w:rsidRPr="00197AA7" w:rsidRDefault="00840F97" w:rsidP="00840F97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50</w:t>
                  </w:r>
                </w:p>
              </w:tc>
            </w:tr>
          </w:tbl>
          <w:p w14:paraId="5EEAE8DA" w14:textId="70D92452" w:rsidR="00840F97" w:rsidRPr="00197AA7" w:rsidRDefault="00840F97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886" w:type="dxa"/>
          </w:tcPr>
          <w:p w14:paraId="74F3D63F" w14:textId="184A7F02" w:rsidR="00C80444" w:rsidRPr="00197AA7" w:rsidRDefault="00840F97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0F4ACA08" wp14:editId="21FCE4CB">
                  <wp:extent cx="2769769" cy="2380891"/>
                  <wp:effectExtent l="0" t="0" r="0" b="635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01" t="3190" r="14310" b="2882"/>
                          <a:stretch/>
                        </pic:blipFill>
                        <pic:spPr bwMode="auto">
                          <a:xfrm>
                            <a:off x="0" y="0"/>
                            <a:ext cx="2788467" cy="2396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6F3409" w14:textId="5F867434" w:rsidR="00C80444" w:rsidRPr="00197AA7" w:rsidRDefault="008B0076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               </w:t>
            </w:r>
            <w:r w:rsidR="00C80444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012402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15</w:t>
            </w:r>
          </w:p>
        </w:tc>
      </w:tr>
    </w:tbl>
    <w:p w14:paraId="1F38DAD4" w14:textId="723EDDC5" w:rsidR="000220EB" w:rsidRPr="008056EC" w:rsidRDefault="000220EB" w:rsidP="000220EB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lo referente a la grafica </w:t>
      </w:r>
      <w:r w:rsidR="007443C1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No. </w:t>
      </w:r>
      <w:r w:rsidR="00320271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15</w:t>
      </w: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el 92% de las familias encuestadas su tipo de vivienda es casa, el 2% de las familias encuestadas su tipo de vivienda es cambuche, el 0% de las familias encuestadas su tipo de vivienda es apartamento, el 0% de las familias encuestadas su tipo de vivienda es </w:t>
      </w:r>
      <w:r w:rsidR="00520CE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tipo cuarto</w:t>
      </w: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el 0% de las familias encuestadas su tipo de vivienda es </w:t>
      </w:r>
      <w:r w:rsidR="00520CE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vivienda tradicional indígena</w:t>
      </w: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el </w:t>
      </w:r>
      <w:r w:rsidR="00520CE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su tipo de vivienda es </w:t>
      </w:r>
      <w:r w:rsidR="00520CE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rancho</w:t>
      </w: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="00520CE7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 4% de las familias encuestadas su tipo de vivienda es finca y el 0% de las familias encuestadas su tipo de vivienda es vivienda tradicional casa lote.</w:t>
      </w:r>
    </w:p>
    <w:p w14:paraId="756B6172" w14:textId="6E7432E0" w:rsidR="00D54997" w:rsidRPr="008056EC" w:rsidRDefault="00D54997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>12. Tipo de tenencia</w:t>
      </w:r>
    </w:p>
    <w:tbl>
      <w:tblPr>
        <w:tblStyle w:val="Tablaconcuadrcula"/>
        <w:tblW w:w="88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64"/>
        <w:gridCol w:w="4768"/>
      </w:tblGrid>
      <w:tr w:rsidR="00197AA7" w:rsidRPr="00197AA7" w14:paraId="3F36785F" w14:textId="77777777" w:rsidTr="00320271">
        <w:tc>
          <w:tcPr>
            <w:tcW w:w="3966" w:type="dxa"/>
          </w:tcPr>
          <w:p w14:paraId="59FA2380" w14:textId="77777777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D54997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16</w:t>
            </w:r>
          </w:p>
          <w:tbl>
            <w:tblPr>
              <w:tblStyle w:val="Tablaconcuadrcula5oscura-nfasis6"/>
              <w:tblW w:w="3766" w:type="dxa"/>
              <w:tblLook w:val="04A0" w:firstRow="1" w:lastRow="0" w:firstColumn="1" w:lastColumn="0" w:noHBand="0" w:noVBand="1"/>
            </w:tblPr>
            <w:tblGrid>
              <w:gridCol w:w="2505"/>
              <w:gridCol w:w="1333"/>
            </w:tblGrid>
            <w:tr w:rsidR="00197AA7" w:rsidRPr="00197AA7" w14:paraId="377F57FD" w14:textId="77777777" w:rsidTr="00F968E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46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05" w:type="dxa"/>
                  <w:noWrap/>
                  <w:hideMark/>
                </w:tcPr>
                <w:p w14:paraId="0B87584F" w14:textId="77777777" w:rsidR="008B0076" w:rsidRPr="00197AA7" w:rsidRDefault="008B0076" w:rsidP="008B0076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Tipo de tenencia</w:t>
                  </w:r>
                </w:p>
              </w:tc>
              <w:tc>
                <w:tcPr>
                  <w:tcW w:w="1261" w:type="dxa"/>
                  <w:hideMark/>
                </w:tcPr>
                <w:p w14:paraId="62537A15" w14:textId="77777777" w:rsidR="008B0076" w:rsidRPr="00197AA7" w:rsidRDefault="008B0076" w:rsidP="008B0076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4826D496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05" w:type="dxa"/>
                  <w:noWrap/>
                  <w:hideMark/>
                </w:tcPr>
                <w:p w14:paraId="2B5F4F04" w14:textId="77777777" w:rsidR="008B0076" w:rsidRPr="00197AA7" w:rsidRDefault="008B0076" w:rsidP="008B0076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>Propia, totalmente pagada</w:t>
                  </w:r>
                </w:p>
              </w:tc>
              <w:tc>
                <w:tcPr>
                  <w:tcW w:w="1261" w:type="dxa"/>
                  <w:noWrap/>
                  <w:hideMark/>
                </w:tcPr>
                <w:p w14:paraId="02671896" w14:textId="77777777" w:rsidR="008B0076" w:rsidRPr="00197AA7" w:rsidRDefault="008B0076" w:rsidP="008B0076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38</w:t>
                  </w:r>
                </w:p>
              </w:tc>
            </w:tr>
            <w:tr w:rsidR="00197AA7" w:rsidRPr="00197AA7" w14:paraId="544B42B3" w14:textId="77777777" w:rsidTr="00F968E8">
              <w:trPr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05" w:type="dxa"/>
                  <w:noWrap/>
                  <w:hideMark/>
                </w:tcPr>
                <w:p w14:paraId="14B64AC6" w14:textId="77777777" w:rsidR="008B0076" w:rsidRPr="00197AA7" w:rsidRDefault="008B0076" w:rsidP="008B0076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>Propia, la están pagando</w:t>
                  </w:r>
                </w:p>
              </w:tc>
              <w:tc>
                <w:tcPr>
                  <w:tcW w:w="1261" w:type="dxa"/>
                  <w:noWrap/>
                  <w:hideMark/>
                </w:tcPr>
                <w:p w14:paraId="305F54F7" w14:textId="77777777" w:rsidR="008B0076" w:rsidRPr="00197AA7" w:rsidRDefault="008B0076" w:rsidP="008B0076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54651FE9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05" w:type="dxa"/>
                  <w:noWrap/>
                  <w:hideMark/>
                </w:tcPr>
                <w:p w14:paraId="664AA4FE" w14:textId="77777777" w:rsidR="008B0076" w:rsidRPr="00197AA7" w:rsidRDefault="008B0076" w:rsidP="008B0076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 xml:space="preserve">Familiar  </w:t>
                  </w:r>
                </w:p>
              </w:tc>
              <w:tc>
                <w:tcPr>
                  <w:tcW w:w="1261" w:type="dxa"/>
                  <w:noWrap/>
                  <w:hideMark/>
                </w:tcPr>
                <w:p w14:paraId="58A8878D" w14:textId="77777777" w:rsidR="008B0076" w:rsidRPr="00197AA7" w:rsidRDefault="008B0076" w:rsidP="008B0076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10</w:t>
                  </w:r>
                </w:p>
              </w:tc>
            </w:tr>
            <w:tr w:rsidR="00197AA7" w:rsidRPr="00197AA7" w14:paraId="19EAEFDF" w14:textId="77777777" w:rsidTr="00F968E8">
              <w:trPr>
                <w:trHeight w:val="69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05" w:type="dxa"/>
                  <w:hideMark/>
                </w:tcPr>
                <w:p w14:paraId="468618DE" w14:textId="77777777" w:rsidR="008B0076" w:rsidRPr="00197AA7" w:rsidRDefault="008B0076" w:rsidP="008B0076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>En concesión e. Ocupador de hecho o poseedor</w:t>
                  </w:r>
                </w:p>
              </w:tc>
              <w:tc>
                <w:tcPr>
                  <w:tcW w:w="1261" w:type="dxa"/>
                  <w:noWrap/>
                  <w:hideMark/>
                </w:tcPr>
                <w:p w14:paraId="677788BD" w14:textId="77777777" w:rsidR="000C1DFE" w:rsidRPr="00197AA7" w:rsidRDefault="000C1DFE" w:rsidP="008B0076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</w:p>
                <w:p w14:paraId="2174D3B8" w14:textId="4F5ABFA9" w:rsidR="008B0076" w:rsidRPr="00197AA7" w:rsidRDefault="008B0076" w:rsidP="008B0076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43E49519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05" w:type="dxa"/>
                  <w:noWrap/>
                  <w:hideMark/>
                </w:tcPr>
                <w:p w14:paraId="6500F010" w14:textId="77777777" w:rsidR="008B0076" w:rsidRPr="00197AA7" w:rsidRDefault="008B0076" w:rsidP="008B0076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>En arriendo</w:t>
                  </w:r>
                </w:p>
              </w:tc>
              <w:tc>
                <w:tcPr>
                  <w:tcW w:w="1261" w:type="dxa"/>
                  <w:noWrap/>
                  <w:hideMark/>
                </w:tcPr>
                <w:p w14:paraId="70067C89" w14:textId="77777777" w:rsidR="008B0076" w:rsidRPr="00197AA7" w:rsidRDefault="008B0076" w:rsidP="008B0076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</w:t>
                  </w:r>
                </w:p>
              </w:tc>
            </w:tr>
            <w:tr w:rsidR="00197AA7" w:rsidRPr="00197AA7" w14:paraId="6D7F2E49" w14:textId="77777777" w:rsidTr="00F968E8">
              <w:trPr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05" w:type="dxa"/>
                  <w:noWrap/>
                  <w:hideMark/>
                </w:tcPr>
                <w:p w14:paraId="3338A757" w14:textId="77777777" w:rsidR="008B0076" w:rsidRPr="00197AA7" w:rsidRDefault="008B0076" w:rsidP="008B0076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>Otra.</w:t>
                  </w:r>
                </w:p>
              </w:tc>
              <w:tc>
                <w:tcPr>
                  <w:tcW w:w="1261" w:type="dxa"/>
                  <w:noWrap/>
                  <w:hideMark/>
                </w:tcPr>
                <w:p w14:paraId="1F78847B" w14:textId="77777777" w:rsidR="008B0076" w:rsidRPr="00197AA7" w:rsidRDefault="008B0076" w:rsidP="008B0076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18C093B2" w14:textId="77777777" w:rsidTr="00F968E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05" w:type="dxa"/>
                  <w:noWrap/>
                  <w:hideMark/>
                </w:tcPr>
                <w:p w14:paraId="431F8AEC" w14:textId="77777777" w:rsidR="008B0076" w:rsidRPr="00197AA7" w:rsidRDefault="008B0076" w:rsidP="008B0076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4"/>
                      <w:szCs w:val="24"/>
                      <w:lang w:val="es-CO" w:eastAsia="es-CO"/>
                    </w:rPr>
                    <w:t xml:space="preserve">Total </w:t>
                  </w:r>
                </w:p>
              </w:tc>
              <w:tc>
                <w:tcPr>
                  <w:tcW w:w="1261" w:type="dxa"/>
                  <w:noWrap/>
                  <w:hideMark/>
                </w:tcPr>
                <w:p w14:paraId="2C2168DC" w14:textId="77777777" w:rsidR="008B0076" w:rsidRPr="00197AA7" w:rsidRDefault="008B0076" w:rsidP="008B0076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50</w:t>
                  </w:r>
                </w:p>
              </w:tc>
            </w:tr>
          </w:tbl>
          <w:p w14:paraId="1F2FD809" w14:textId="2F2FDB3B" w:rsidR="008B0076" w:rsidRPr="00197AA7" w:rsidRDefault="008B0076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866" w:type="dxa"/>
          </w:tcPr>
          <w:p w14:paraId="097F887F" w14:textId="3FD28B26" w:rsidR="00C80444" w:rsidRPr="00197AA7" w:rsidRDefault="008B0076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58E0932F" wp14:editId="51BE8E38">
                  <wp:extent cx="2803585" cy="2457267"/>
                  <wp:effectExtent l="0" t="0" r="0" b="635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64" t="2274" r="16121" b="1119"/>
                          <a:stretch/>
                        </pic:blipFill>
                        <pic:spPr bwMode="auto">
                          <a:xfrm>
                            <a:off x="0" y="0"/>
                            <a:ext cx="2810692" cy="2463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A41E97" w14:textId="656BE41D" w:rsidR="00C80444" w:rsidRPr="00197AA7" w:rsidRDefault="008B0076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              </w:t>
            </w:r>
            <w:r w:rsidR="00C80444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D54997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</w:t>
            </w:r>
            <w:r w:rsidR="00C80444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6</w:t>
            </w:r>
          </w:p>
        </w:tc>
      </w:tr>
    </w:tbl>
    <w:p w14:paraId="4E0B3652" w14:textId="3ED8C2CE" w:rsidR="00C80444" w:rsidRPr="008056EC" w:rsidRDefault="00320271" w:rsidP="00320271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grafica </w:t>
      </w:r>
      <w:r w:rsidR="007443C1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No. </w:t>
      </w: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16 se observa que el 76% de las familias encuestadas </w:t>
      </w:r>
      <w:r w:rsidR="005214C6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 tipo de tenencia es propia totalmente pagada, el 0% de las familias encuestadas el tipo de tenencia es propia la están pagado, el 20% de las familias encuestadas el tipo de tenencia es familiar, el 2% de las familias encuestadas el tipo de tenencia es en concesión e ocupador de hecho o poseedor, el 2% de las familias encuestadas el tipo de tenencia es en arriendo y el 0% de las familias encuestadas el tipo de tenencia es otra.</w:t>
      </w:r>
    </w:p>
    <w:p w14:paraId="681AABEA" w14:textId="77777777" w:rsidR="00376BE1" w:rsidRPr="00197AA7" w:rsidRDefault="00376BE1" w:rsidP="00320271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4"/>
          <w:szCs w:val="24"/>
        </w:rPr>
      </w:pPr>
    </w:p>
    <w:p w14:paraId="210829D4" w14:textId="69CFE896" w:rsidR="005214C6" w:rsidRPr="008056EC" w:rsidRDefault="00134A51" w:rsidP="00320271">
      <w:pPr>
        <w:spacing w:after="200" w:line="240" w:lineRule="auto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 xml:space="preserve">13. ¿A qué estrato pertenece esta vivienda? 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4"/>
        <w:gridCol w:w="4470"/>
      </w:tblGrid>
      <w:tr w:rsidR="00197AA7" w:rsidRPr="00197AA7" w14:paraId="51308D6B" w14:textId="77777777" w:rsidTr="00F06B9A">
        <w:tc>
          <w:tcPr>
            <w:tcW w:w="4247" w:type="dxa"/>
          </w:tcPr>
          <w:p w14:paraId="75972DF2" w14:textId="77777777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7443C1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17</w:t>
            </w:r>
          </w:p>
          <w:tbl>
            <w:tblPr>
              <w:tblStyle w:val="Tablaconcuadrcula5oscura-nfasis6"/>
              <w:tblW w:w="3740" w:type="dxa"/>
              <w:tblLook w:val="04A0" w:firstRow="1" w:lastRow="0" w:firstColumn="1" w:lastColumn="0" w:noHBand="0" w:noVBand="1"/>
            </w:tblPr>
            <w:tblGrid>
              <w:gridCol w:w="2477"/>
              <w:gridCol w:w="1331"/>
            </w:tblGrid>
            <w:tr w:rsidR="00197AA7" w:rsidRPr="00197AA7" w14:paraId="363AD9ED" w14:textId="77777777" w:rsidTr="007443C1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6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hideMark/>
                </w:tcPr>
                <w:p w14:paraId="5F0A17B8" w14:textId="77777777" w:rsidR="007443C1" w:rsidRPr="00197AA7" w:rsidRDefault="007443C1" w:rsidP="007443C1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¿A qué estrato pertenece esta vivienda?</w:t>
                  </w:r>
                </w:p>
              </w:tc>
              <w:tc>
                <w:tcPr>
                  <w:tcW w:w="1260" w:type="dxa"/>
                  <w:hideMark/>
                </w:tcPr>
                <w:p w14:paraId="213CD818" w14:textId="77777777" w:rsidR="007443C1" w:rsidRPr="00197AA7" w:rsidRDefault="007443C1" w:rsidP="007443C1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1842FB62" w14:textId="77777777" w:rsidTr="007443C1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0AC71E56" w14:textId="77777777" w:rsidR="007443C1" w:rsidRPr="00197AA7" w:rsidRDefault="007443C1" w:rsidP="007443C1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Estrato 1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13E3766D" w14:textId="77777777" w:rsidR="007443C1" w:rsidRPr="00197AA7" w:rsidRDefault="007443C1" w:rsidP="007443C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50</w:t>
                  </w:r>
                </w:p>
              </w:tc>
            </w:tr>
            <w:tr w:rsidR="00197AA7" w:rsidRPr="00197AA7" w14:paraId="6A747DEB" w14:textId="77777777" w:rsidTr="007443C1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5CB29287" w14:textId="77777777" w:rsidR="007443C1" w:rsidRPr="00197AA7" w:rsidRDefault="007443C1" w:rsidP="007443C1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Estrato 2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49AC1A29" w14:textId="77777777" w:rsidR="007443C1" w:rsidRPr="00197AA7" w:rsidRDefault="007443C1" w:rsidP="007443C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61F172F5" w14:textId="77777777" w:rsidTr="007443C1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120F9736" w14:textId="77777777" w:rsidR="007443C1" w:rsidRPr="00197AA7" w:rsidRDefault="007443C1" w:rsidP="007443C1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Estrato 3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7B28A93D" w14:textId="77777777" w:rsidR="007443C1" w:rsidRPr="00197AA7" w:rsidRDefault="007443C1" w:rsidP="007443C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2CBAE5CA" w14:textId="77777777" w:rsidTr="007443C1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06D40D21" w14:textId="77777777" w:rsidR="007443C1" w:rsidRPr="00197AA7" w:rsidRDefault="007443C1" w:rsidP="007443C1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Estrato 4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10086297" w14:textId="77777777" w:rsidR="007443C1" w:rsidRPr="00197AA7" w:rsidRDefault="007443C1" w:rsidP="007443C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34199425" w14:textId="77777777" w:rsidTr="007443C1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190E534C" w14:textId="77777777" w:rsidR="007443C1" w:rsidRPr="00197AA7" w:rsidRDefault="007443C1" w:rsidP="007443C1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Estrato 5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559E4713" w14:textId="77777777" w:rsidR="007443C1" w:rsidRPr="00197AA7" w:rsidRDefault="007443C1" w:rsidP="007443C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2AA4CCF1" w14:textId="77777777" w:rsidTr="007443C1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54552D07" w14:textId="77777777" w:rsidR="007443C1" w:rsidRPr="00197AA7" w:rsidRDefault="007443C1" w:rsidP="007443C1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eastAsia="es-CO"/>
                    </w:rPr>
                    <w:t>Otra.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62AD3A5C" w14:textId="77777777" w:rsidR="007443C1" w:rsidRPr="00197AA7" w:rsidRDefault="007443C1" w:rsidP="007443C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756D1DFB" w14:textId="77777777" w:rsidTr="007443C1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0F56F426" w14:textId="77777777" w:rsidR="007443C1" w:rsidRPr="00197AA7" w:rsidRDefault="007443C1" w:rsidP="007443C1">
                  <w:pPr>
                    <w:jc w:val="center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Total 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15E10AEF" w14:textId="77777777" w:rsidR="007443C1" w:rsidRPr="00197AA7" w:rsidRDefault="007443C1" w:rsidP="007443C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50</w:t>
                  </w:r>
                </w:p>
              </w:tc>
            </w:tr>
          </w:tbl>
          <w:p w14:paraId="18F7990B" w14:textId="4B5E23FB" w:rsidR="007443C1" w:rsidRPr="00197AA7" w:rsidRDefault="007443C1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247" w:type="dxa"/>
          </w:tcPr>
          <w:p w14:paraId="6DB706D2" w14:textId="05310ADD" w:rsidR="00C80444" w:rsidRPr="00197AA7" w:rsidRDefault="007443C1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3A1D0B4B" wp14:editId="18BCD95A">
                  <wp:extent cx="2705100" cy="3031629"/>
                  <wp:effectExtent l="0" t="0" r="0" b="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26" t="4442" r="21036"/>
                          <a:stretch/>
                        </pic:blipFill>
                        <pic:spPr bwMode="auto">
                          <a:xfrm>
                            <a:off x="0" y="0"/>
                            <a:ext cx="2717927" cy="3046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8D9F9A" w14:textId="18196890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7443C1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17</w:t>
            </w:r>
          </w:p>
        </w:tc>
      </w:tr>
    </w:tbl>
    <w:p w14:paraId="5AA577F3" w14:textId="01ADAC2D" w:rsidR="00C80444" w:rsidRDefault="007443C1" w:rsidP="007443C1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La gráfica No. 17 demuestra que el 100% de las familias </w:t>
      </w:r>
      <w:r w:rsidR="00F06B9A"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pertenecen al estrato 1.</w:t>
      </w:r>
    </w:p>
    <w:p w14:paraId="7EB2F84F" w14:textId="77777777" w:rsidR="008056EC" w:rsidRPr="008056EC" w:rsidRDefault="008056EC" w:rsidP="007443C1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</w:p>
    <w:p w14:paraId="6914002C" w14:textId="3D6C46AF" w:rsidR="00F06B9A" w:rsidRPr="008056EC" w:rsidRDefault="00F06B9A" w:rsidP="00F06B9A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>14. El grupo familiar del usuario-a tiene acceso a los siguientes servicios domiciliarios.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94"/>
        <w:gridCol w:w="4410"/>
      </w:tblGrid>
      <w:tr w:rsidR="00197AA7" w:rsidRPr="00197AA7" w14:paraId="32DDD6B2" w14:textId="77777777" w:rsidTr="00665764">
        <w:tc>
          <w:tcPr>
            <w:tcW w:w="4247" w:type="dxa"/>
          </w:tcPr>
          <w:p w14:paraId="17E248E3" w14:textId="27F627FD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</w:rPr>
              <w:br w:type="page"/>
            </w: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665764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18</w:t>
            </w:r>
          </w:p>
          <w:tbl>
            <w:tblPr>
              <w:tblStyle w:val="Tablaconcuadrcula5oscura-nfasis6"/>
              <w:tblW w:w="3740" w:type="dxa"/>
              <w:tblLook w:val="04A0" w:firstRow="1" w:lastRow="0" w:firstColumn="1" w:lastColumn="0" w:noHBand="0" w:noVBand="1"/>
            </w:tblPr>
            <w:tblGrid>
              <w:gridCol w:w="2480"/>
              <w:gridCol w:w="1333"/>
            </w:tblGrid>
            <w:tr w:rsidR="00197AA7" w:rsidRPr="00197AA7" w14:paraId="5D1514AA" w14:textId="77777777" w:rsidTr="00665764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03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hideMark/>
                </w:tcPr>
                <w:p w14:paraId="7A6A7091" w14:textId="77777777" w:rsidR="00665764" w:rsidRPr="00197AA7" w:rsidRDefault="00665764" w:rsidP="00665764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>El grupo familiar del usuario-a tiene acceso a los siguientes servicios domiciliarios</w:t>
                  </w:r>
                </w:p>
              </w:tc>
              <w:tc>
                <w:tcPr>
                  <w:tcW w:w="1260" w:type="dxa"/>
                  <w:hideMark/>
                </w:tcPr>
                <w:p w14:paraId="606D52F9" w14:textId="77777777" w:rsidR="00665764" w:rsidRPr="00197AA7" w:rsidRDefault="00665764" w:rsidP="00665764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197AA7" w14:paraId="01DCB8AF" w14:textId="77777777" w:rsidTr="00665764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0CC6A16A" w14:textId="77777777" w:rsidR="00665764" w:rsidRPr="00197AA7" w:rsidRDefault="00665764" w:rsidP="00665764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Energía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3B2B2950" w14:textId="77777777" w:rsidR="00665764" w:rsidRPr="00197AA7" w:rsidRDefault="00665764" w:rsidP="00665764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50</w:t>
                  </w:r>
                </w:p>
              </w:tc>
            </w:tr>
            <w:tr w:rsidR="00197AA7" w:rsidRPr="00197AA7" w14:paraId="77DCFD62" w14:textId="77777777" w:rsidTr="00665764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0BA5C428" w14:textId="77777777" w:rsidR="00665764" w:rsidRPr="00197AA7" w:rsidRDefault="00665764" w:rsidP="00665764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Acueducto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7162D6F2" w14:textId="77777777" w:rsidR="00665764" w:rsidRPr="00197AA7" w:rsidRDefault="00665764" w:rsidP="00665764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11</w:t>
                  </w:r>
                </w:p>
              </w:tc>
            </w:tr>
            <w:tr w:rsidR="00197AA7" w:rsidRPr="00197AA7" w14:paraId="10E3BB68" w14:textId="77777777" w:rsidTr="00665764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73F196DA" w14:textId="77777777" w:rsidR="00665764" w:rsidRPr="00197AA7" w:rsidRDefault="00665764" w:rsidP="00665764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Alcantarillado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16352BF3" w14:textId="77777777" w:rsidR="00665764" w:rsidRPr="00197AA7" w:rsidRDefault="00665764" w:rsidP="00665764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  <w:tr w:rsidR="00197AA7" w:rsidRPr="00197AA7" w14:paraId="79CC0FB7" w14:textId="77777777" w:rsidTr="00665764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0B994C1E" w14:textId="77777777" w:rsidR="00665764" w:rsidRPr="00197AA7" w:rsidRDefault="00665764" w:rsidP="00665764">
                  <w:pPr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color w:val="auto"/>
                      <w:sz w:val="24"/>
                      <w:szCs w:val="24"/>
                      <w:lang w:val="es-MX" w:eastAsia="es-CO"/>
                    </w:rPr>
                    <w:t>Gas Natural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1309CB61" w14:textId="77777777" w:rsidR="00665764" w:rsidRPr="00197AA7" w:rsidRDefault="00665764" w:rsidP="00665764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</w:pPr>
                  <w:r w:rsidRPr="00197AA7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4"/>
                      <w:szCs w:val="24"/>
                      <w:lang w:val="es-CO" w:eastAsia="es-CO"/>
                    </w:rPr>
                    <w:t>0</w:t>
                  </w:r>
                </w:p>
              </w:tc>
            </w:tr>
          </w:tbl>
          <w:p w14:paraId="7E55DF3F" w14:textId="5F12F5BE" w:rsidR="00665764" w:rsidRPr="00197AA7" w:rsidRDefault="0066576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247" w:type="dxa"/>
          </w:tcPr>
          <w:p w14:paraId="3F6269F9" w14:textId="5BF7A86D" w:rsidR="00C80444" w:rsidRPr="00197AA7" w:rsidRDefault="0066576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7E1DD7DF" wp14:editId="6D93D4B2">
                  <wp:extent cx="2663343" cy="2809875"/>
                  <wp:effectExtent l="0" t="0" r="0" b="0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89" t="8442" r="12991" b="3698"/>
                          <a:stretch/>
                        </pic:blipFill>
                        <pic:spPr bwMode="auto">
                          <a:xfrm>
                            <a:off x="0" y="0"/>
                            <a:ext cx="2673495" cy="2820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D88597D" w14:textId="38C4B0CD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665764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18</w:t>
            </w:r>
          </w:p>
        </w:tc>
      </w:tr>
    </w:tbl>
    <w:p w14:paraId="08B7834D" w14:textId="0A867E1A" w:rsidR="00C80444" w:rsidRPr="008056EC" w:rsidRDefault="00665764" w:rsidP="00665764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8056E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En la gráfica No. 18 se muestra que el 100% de las familas encuestadas tiene aacceso al servicio de energia, el 22% de las familas encuestadas tiene aacceso al servicio de acueducto, el 0% de las familas encuestadas tiene aacceso al servicio de alcantarillado y el 0% de las familas encuestadas tiene aacceso al servicio de gas natural.</w:t>
      </w:r>
    </w:p>
    <w:p w14:paraId="62C31FD7" w14:textId="77777777" w:rsidR="00376BE1" w:rsidRPr="00197AA7" w:rsidRDefault="00376BE1" w:rsidP="00665764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4"/>
          <w:szCs w:val="24"/>
        </w:rPr>
      </w:pPr>
    </w:p>
    <w:p w14:paraId="64A06F7A" w14:textId="66E953FF" w:rsidR="00524A49" w:rsidRPr="008056EC" w:rsidRDefault="00524A49" w:rsidP="00665764">
      <w:pPr>
        <w:spacing w:after="200" w:line="240" w:lineRule="auto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 xml:space="preserve">15. ¿Como elimina principalmente la basura en el hogar?         </w:t>
      </w:r>
    </w:p>
    <w:tbl>
      <w:tblPr>
        <w:tblStyle w:val="Tablaconcuadrcula"/>
        <w:tblW w:w="92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44"/>
        <w:gridCol w:w="5810"/>
      </w:tblGrid>
      <w:tr w:rsidR="00197AA7" w:rsidRPr="00197AA7" w14:paraId="28EB002F" w14:textId="77777777" w:rsidTr="002E0FA5">
        <w:tc>
          <w:tcPr>
            <w:tcW w:w="3444" w:type="dxa"/>
          </w:tcPr>
          <w:p w14:paraId="6FEA0DD4" w14:textId="77777777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524A49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19</w:t>
            </w:r>
          </w:p>
          <w:tbl>
            <w:tblPr>
              <w:tblStyle w:val="Tablaconcuadrcula5oscura-nfasis6"/>
              <w:tblW w:w="2960" w:type="dxa"/>
              <w:tblLook w:val="04A0" w:firstRow="1" w:lastRow="0" w:firstColumn="1" w:lastColumn="0" w:noHBand="0" w:noVBand="1"/>
            </w:tblPr>
            <w:tblGrid>
              <w:gridCol w:w="1978"/>
              <w:gridCol w:w="1240"/>
            </w:tblGrid>
            <w:tr w:rsidR="00197AA7" w:rsidRPr="008056EC" w14:paraId="67EFABE3" w14:textId="77777777" w:rsidTr="00110E03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36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78" w:type="dxa"/>
                  <w:hideMark/>
                </w:tcPr>
                <w:p w14:paraId="318AE90C" w14:textId="77777777" w:rsidR="00110E03" w:rsidRPr="008056EC" w:rsidRDefault="00110E03" w:rsidP="00110E03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¿Como elimina principalmente la basura en el hogar?         </w:t>
                  </w:r>
                </w:p>
              </w:tc>
              <w:tc>
                <w:tcPr>
                  <w:tcW w:w="982" w:type="dxa"/>
                  <w:hideMark/>
                </w:tcPr>
                <w:p w14:paraId="391B5098" w14:textId="77777777" w:rsidR="00110E03" w:rsidRPr="008056EC" w:rsidRDefault="00110E03" w:rsidP="00110E03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8056EC" w14:paraId="5FFACAE7" w14:textId="77777777" w:rsidTr="00110E0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9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78" w:type="dxa"/>
                  <w:hideMark/>
                </w:tcPr>
                <w:p w14:paraId="70A2070B" w14:textId="77777777" w:rsidR="00110E03" w:rsidRPr="008056EC" w:rsidRDefault="00110E03" w:rsidP="00110E03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 xml:space="preserve">La tiran a un río, quebrada, caño       </w:t>
                  </w:r>
                </w:p>
              </w:tc>
              <w:tc>
                <w:tcPr>
                  <w:tcW w:w="982" w:type="dxa"/>
                  <w:noWrap/>
                  <w:hideMark/>
                </w:tcPr>
                <w:p w14:paraId="12F51A33" w14:textId="77777777" w:rsidR="00110E03" w:rsidRPr="008056EC" w:rsidRDefault="00110E03" w:rsidP="00110E0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564AB80D" w14:textId="77777777" w:rsidTr="00110E03">
              <w:trPr>
                <w:trHeight w:val="19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78" w:type="dxa"/>
                  <w:noWrap/>
                  <w:hideMark/>
                </w:tcPr>
                <w:p w14:paraId="3346D87C" w14:textId="77777777" w:rsidR="00110E03" w:rsidRPr="008056EC" w:rsidRDefault="00110E03" w:rsidP="00110E03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La recogen los servicios del aseo</w:t>
                  </w:r>
                </w:p>
              </w:tc>
              <w:tc>
                <w:tcPr>
                  <w:tcW w:w="982" w:type="dxa"/>
                  <w:noWrap/>
                  <w:hideMark/>
                </w:tcPr>
                <w:p w14:paraId="3FEBDB59" w14:textId="77777777" w:rsidR="00110E03" w:rsidRPr="008056EC" w:rsidRDefault="00110E03" w:rsidP="00110E03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0</w:t>
                  </w:r>
                </w:p>
              </w:tc>
            </w:tr>
            <w:tr w:rsidR="00197AA7" w:rsidRPr="008056EC" w14:paraId="52EF9432" w14:textId="77777777" w:rsidTr="00110E0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9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78" w:type="dxa"/>
                  <w:noWrap/>
                  <w:hideMark/>
                </w:tcPr>
                <w:p w14:paraId="0B83B8F2" w14:textId="77777777" w:rsidR="00110E03" w:rsidRPr="008056EC" w:rsidRDefault="00110E03" w:rsidP="00110E03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La entierran</w:t>
                  </w:r>
                </w:p>
              </w:tc>
              <w:tc>
                <w:tcPr>
                  <w:tcW w:w="982" w:type="dxa"/>
                  <w:noWrap/>
                  <w:hideMark/>
                </w:tcPr>
                <w:p w14:paraId="575AD6CE" w14:textId="77777777" w:rsidR="00110E03" w:rsidRPr="008056EC" w:rsidRDefault="00110E03" w:rsidP="00110E0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14</w:t>
                  </w:r>
                </w:p>
              </w:tc>
            </w:tr>
            <w:tr w:rsidR="00197AA7" w:rsidRPr="008056EC" w14:paraId="099C24DF" w14:textId="77777777" w:rsidTr="00110E03">
              <w:trPr>
                <w:trHeight w:val="19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78" w:type="dxa"/>
                  <w:noWrap/>
                  <w:hideMark/>
                </w:tcPr>
                <w:p w14:paraId="4C152991" w14:textId="77777777" w:rsidR="00110E03" w:rsidRPr="008056EC" w:rsidRDefault="00110E03" w:rsidP="00110E03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La reciclan</w:t>
                  </w:r>
                </w:p>
              </w:tc>
              <w:tc>
                <w:tcPr>
                  <w:tcW w:w="982" w:type="dxa"/>
                  <w:noWrap/>
                  <w:hideMark/>
                </w:tcPr>
                <w:p w14:paraId="62E86CA0" w14:textId="77777777" w:rsidR="00110E03" w:rsidRPr="008056EC" w:rsidRDefault="00110E03" w:rsidP="00110E03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2</w:t>
                  </w:r>
                </w:p>
              </w:tc>
            </w:tr>
            <w:tr w:rsidR="00197AA7" w:rsidRPr="008056EC" w14:paraId="4772EBFF" w14:textId="77777777" w:rsidTr="00110E0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9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78" w:type="dxa"/>
                  <w:noWrap/>
                  <w:hideMark/>
                </w:tcPr>
                <w:p w14:paraId="463F4452" w14:textId="77777777" w:rsidR="00110E03" w:rsidRPr="008056EC" w:rsidRDefault="00110E03" w:rsidP="00110E03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La queman</w:t>
                  </w:r>
                </w:p>
              </w:tc>
              <w:tc>
                <w:tcPr>
                  <w:tcW w:w="982" w:type="dxa"/>
                  <w:noWrap/>
                  <w:hideMark/>
                </w:tcPr>
                <w:p w14:paraId="042CD84E" w14:textId="77777777" w:rsidR="00110E03" w:rsidRPr="008056EC" w:rsidRDefault="00110E03" w:rsidP="00110E0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41</w:t>
                  </w:r>
                </w:p>
              </w:tc>
            </w:tr>
            <w:tr w:rsidR="00197AA7" w:rsidRPr="008056EC" w14:paraId="2BF9B276" w14:textId="77777777" w:rsidTr="00110E03">
              <w:trPr>
                <w:trHeight w:val="19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78" w:type="dxa"/>
                  <w:noWrap/>
                  <w:hideMark/>
                </w:tcPr>
                <w:p w14:paraId="1ED4704D" w14:textId="77777777" w:rsidR="00110E03" w:rsidRPr="008056EC" w:rsidRDefault="00110E03" w:rsidP="00110E03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La recoge un servicio informal</w:t>
                  </w:r>
                </w:p>
              </w:tc>
              <w:tc>
                <w:tcPr>
                  <w:tcW w:w="982" w:type="dxa"/>
                  <w:noWrap/>
                  <w:hideMark/>
                </w:tcPr>
                <w:p w14:paraId="56E50B92" w14:textId="77777777" w:rsidR="00110E03" w:rsidRPr="008056EC" w:rsidRDefault="00110E03" w:rsidP="00110E03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4535A0EC" w14:textId="77777777" w:rsidTr="00110E0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9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978" w:type="dxa"/>
                  <w:noWrap/>
                  <w:hideMark/>
                </w:tcPr>
                <w:p w14:paraId="25402B37" w14:textId="77777777" w:rsidR="00110E03" w:rsidRPr="008056EC" w:rsidRDefault="00110E03" w:rsidP="00110E03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La tiran a un patio, lote, zanja o baldío</w:t>
                  </w:r>
                </w:p>
              </w:tc>
              <w:tc>
                <w:tcPr>
                  <w:tcW w:w="982" w:type="dxa"/>
                  <w:noWrap/>
                  <w:hideMark/>
                </w:tcPr>
                <w:p w14:paraId="29C6A85C" w14:textId="77777777" w:rsidR="00110E03" w:rsidRPr="008056EC" w:rsidRDefault="00110E03" w:rsidP="00110E0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21</w:t>
                  </w:r>
                </w:p>
              </w:tc>
            </w:tr>
          </w:tbl>
          <w:p w14:paraId="697709ED" w14:textId="1947BB53" w:rsidR="00110E03" w:rsidRPr="00197AA7" w:rsidRDefault="00110E03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5810" w:type="dxa"/>
          </w:tcPr>
          <w:p w14:paraId="16C4B9A5" w14:textId="116012A4" w:rsidR="00C80444" w:rsidRPr="00197AA7" w:rsidRDefault="00110E03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16F985F6" wp14:editId="5427C0D1">
                  <wp:extent cx="3552738" cy="2381250"/>
                  <wp:effectExtent l="0" t="0" r="0" b="0"/>
                  <wp:docPr id="47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97" r="15853"/>
                          <a:stretch/>
                        </pic:blipFill>
                        <pic:spPr bwMode="auto">
                          <a:xfrm>
                            <a:off x="0" y="0"/>
                            <a:ext cx="3584271" cy="2402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4129BAD" w14:textId="332E10A1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524A49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19</w:t>
            </w:r>
          </w:p>
        </w:tc>
      </w:tr>
    </w:tbl>
    <w:p w14:paraId="4CC5227B" w14:textId="0B3E0EA1" w:rsidR="00A33154" w:rsidRPr="002E0FA5" w:rsidRDefault="002E0FA5" w:rsidP="00B408CB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2E0FA5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lo que respecta a la gráfica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No. </w:t>
      </w:r>
      <w:r w:rsidRPr="002E0FA5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5 el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2% de las familias encuestadas 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elimina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principalmente la basura 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l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 tiran a un río, quebrada, caño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="00A33154" w:rsidRPr="002E0FA5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0% de las familias encuestadas 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elimina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principalmente la basura 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l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 recogen los servicios del aseo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="00A33154" w:rsidRPr="002E0FA5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28% de las familias encuestadas 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elimina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principalmente la basura</w:t>
      </w:r>
      <w:r w:rsidR="00A33154" w:rsidRPr="00A33154">
        <w:t xml:space="preserve"> 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l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 entierran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="00A33154" w:rsidRPr="002E0FA5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4% de las familias encuestadas 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elimina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principalmente la basura 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l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 reciclan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="00A33154" w:rsidRPr="002E0FA5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82% de las familias encuestadas 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elimina</w:t>
      </w:r>
      <w:r w:rsid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A33154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principalmente la basura </w:t>
      </w:r>
      <w:r w:rsid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l</w:t>
      </w:r>
      <w:r w:rsidR="00B408CB" w:rsidRP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 queman</w:t>
      </w:r>
      <w:r w:rsid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="00B408CB" w:rsidRPr="002E0FA5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5 el</w:t>
      </w:r>
      <w:r w:rsid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2% de las familias encuestadas </w:t>
      </w:r>
      <w:r w:rsidR="00B408CB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elimina</w:t>
      </w:r>
      <w:r w:rsid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B408CB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principalmente la basura</w:t>
      </w:r>
      <w:r w:rsid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l</w:t>
      </w:r>
      <w:r w:rsidR="00B408CB" w:rsidRP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 recoge un servicio informal</w:t>
      </w:r>
      <w:r w:rsid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y</w:t>
      </w:r>
      <w:r w:rsidR="00B408CB" w:rsidRPr="002E0FA5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el</w:t>
      </w:r>
      <w:r w:rsid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42% de las familias encuestadas </w:t>
      </w:r>
      <w:r w:rsidR="00B408CB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elimina</w:t>
      </w:r>
      <w:r w:rsid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="00B408CB" w:rsidRPr="00A3315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principalmente la basura</w:t>
      </w:r>
      <w:r w:rsid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l</w:t>
      </w:r>
      <w:r w:rsidR="00B408CB" w:rsidRP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 tiran a un patio, lote, zanja o baldío</w:t>
      </w:r>
      <w:r w:rsidR="00B408CB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.</w:t>
      </w:r>
    </w:p>
    <w:p w14:paraId="33F8C3A9" w14:textId="1B912BFB" w:rsidR="00C80444" w:rsidRPr="008056EC" w:rsidRDefault="00AB7D29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>16. ¿En el grupo familiar la fuente principal para el consumo del agua es?</w:t>
      </w:r>
    </w:p>
    <w:tbl>
      <w:tblPr>
        <w:tblStyle w:val="Tablaconcuadrcula"/>
        <w:tblW w:w="89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70"/>
        <w:gridCol w:w="5256"/>
      </w:tblGrid>
      <w:tr w:rsidR="00197AA7" w:rsidRPr="00197AA7" w14:paraId="02BE7663" w14:textId="77777777" w:rsidTr="00CC220E">
        <w:trPr>
          <w:trHeight w:val="4163"/>
        </w:trPr>
        <w:tc>
          <w:tcPr>
            <w:tcW w:w="3670" w:type="dxa"/>
          </w:tcPr>
          <w:p w14:paraId="4F281C3A" w14:textId="77777777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b w:val="0"/>
                <w:bCs/>
                <w:noProof/>
                <w:color w:val="auto"/>
                <w:sz w:val="24"/>
                <w:szCs w:val="24"/>
              </w:rPr>
              <w:br w:type="page"/>
            </w: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8467AE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20</w:t>
            </w:r>
          </w:p>
          <w:tbl>
            <w:tblPr>
              <w:tblStyle w:val="Tablaconcuadrcula5oscura-nfasis6"/>
              <w:tblW w:w="3035" w:type="dxa"/>
              <w:tblLook w:val="04A0" w:firstRow="1" w:lastRow="0" w:firstColumn="1" w:lastColumn="0" w:noHBand="0" w:noVBand="1"/>
            </w:tblPr>
            <w:tblGrid>
              <w:gridCol w:w="2106"/>
              <w:gridCol w:w="1240"/>
            </w:tblGrid>
            <w:tr w:rsidR="00197AA7" w:rsidRPr="008056EC" w14:paraId="66792B75" w14:textId="77777777" w:rsidTr="008467A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89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6" w:type="dxa"/>
                  <w:hideMark/>
                </w:tcPr>
                <w:p w14:paraId="53E8674E" w14:textId="77777777" w:rsidR="008467AE" w:rsidRPr="008056EC" w:rsidRDefault="008467AE" w:rsidP="008467AE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bookmarkStart w:id="2" w:name="RANGE!B3"/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¿En el grupo familiar la fuente principal para el consumo del agua es?</w:t>
                  </w:r>
                  <w:bookmarkEnd w:id="2"/>
                </w:p>
              </w:tc>
              <w:tc>
                <w:tcPr>
                  <w:tcW w:w="929" w:type="dxa"/>
                  <w:hideMark/>
                </w:tcPr>
                <w:p w14:paraId="15CFF866" w14:textId="77777777" w:rsidR="008467AE" w:rsidRPr="008056EC" w:rsidRDefault="008467AE" w:rsidP="008467AE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8056EC" w14:paraId="2BE4C04E" w14:textId="77777777" w:rsidTr="008467A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6" w:type="dxa"/>
                  <w:noWrap/>
                  <w:hideMark/>
                </w:tcPr>
                <w:p w14:paraId="51850F81" w14:textId="77777777" w:rsidR="008467AE" w:rsidRPr="008056EC" w:rsidRDefault="008467AE" w:rsidP="008467AE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Acueducto</w:t>
                  </w:r>
                </w:p>
              </w:tc>
              <w:tc>
                <w:tcPr>
                  <w:tcW w:w="929" w:type="dxa"/>
                  <w:noWrap/>
                  <w:hideMark/>
                </w:tcPr>
                <w:p w14:paraId="78B0A632" w14:textId="77777777" w:rsidR="008467AE" w:rsidRPr="008056EC" w:rsidRDefault="008467AE" w:rsidP="008467A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</w:t>
                  </w:r>
                </w:p>
              </w:tc>
            </w:tr>
            <w:tr w:rsidR="00197AA7" w:rsidRPr="008056EC" w14:paraId="14570C94" w14:textId="77777777" w:rsidTr="008467AE">
              <w:trPr>
                <w:trHeight w:val="3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6" w:type="dxa"/>
                  <w:noWrap/>
                  <w:hideMark/>
                </w:tcPr>
                <w:p w14:paraId="01B238CC" w14:textId="77777777" w:rsidR="008467AE" w:rsidRPr="008056EC" w:rsidRDefault="008467AE" w:rsidP="008467AE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Agua lluvia</w:t>
                  </w:r>
                </w:p>
              </w:tc>
              <w:tc>
                <w:tcPr>
                  <w:tcW w:w="929" w:type="dxa"/>
                  <w:noWrap/>
                  <w:hideMark/>
                </w:tcPr>
                <w:p w14:paraId="2D399006" w14:textId="77777777" w:rsidR="008467AE" w:rsidRPr="008056EC" w:rsidRDefault="008467AE" w:rsidP="008467A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0</w:t>
                  </w:r>
                </w:p>
              </w:tc>
            </w:tr>
            <w:tr w:rsidR="00197AA7" w:rsidRPr="008056EC" w14:paraId="573E06CE" w14:textId="77777777" w:rsidTr="008467A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6" w:type="dxa"/>
                  <w:noWrap/>
                  <w:hideMark/>
                </w:tcPr>
                <w:p w14:paraId="6A8A3E70" w14:textId="77777777" w:rsidR="008467AE" w:rsidRPr="008056EC" w:rsidRDefault="008467AE" w:rsidP="008467AE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Aguatero -carro tanque</w:t>
                  </w:r>
                </w:p>
              </w:tc>
              <w:tc>
                <w:tcPr>
                  <w:tcW w:w="929" w:type="dxa"/>
                  <w:noWrap/>
                  <w:hideMark/>
                </w:tcPr>
                <w:p w14:paraId="548A4320" w14:textId="77777777" w:rsidR="008467AE" w:rsidRPr="008056EC" w:rsidRDefault="008467AE" w:rsidP="008467A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68D85DE8" w14:textId="77777777" w:rsidTr="008467AE">
              <w:trPr>
                <w:trHeight w:val="3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6" w:type="dxa"/>
                  <w:noWrap/>
                  <w:hideMark/>
                </w:tcPr>
                <w:p w14:paraId="0197E10F" w14:textId="77777777" w:rsidR="008467AE" w:rsidRPr="008056EC" w:rsidRDefault="008467AE" w:rsidP="008467AE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Pozo-Aljibe-Jagüey</w:t>
                  </w:r>
                </w:p>
              </w:tc>
              <w:tc>
                <w:tcPr>
                  <w:tcW w:w="929" w:type="dxa"/>
                  <w:noWrap/>
                  <w:hideMark/>
                </w:tcPr>
                <w:p w14:paraId="3AA1B638" w14:textId="77777777" w:rsidR="008467AE" w:rsidRPr="008056EC" w:rsidRDefault="008467AE" w:rsidP="008467A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40</w:t>
                  </w:r>
                </w:p>
              </w:tc>
            </w:tr>
            <w:tr w:rsidR="00197AA7" w:rsidRPr="008056EC" w14:paraId="4D193E74" w14:textId="77777777" w:rsidTr="008467A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6" w:type="dxa"/>
                  <w:noWrap/>
                  <w:hideMark/>
                </w:tcPr>
                <w:p w14:paraId="4F97713C" w14:textId="77777777" w:rsidR="008467AE" w:rsidRPr="008056EC" w:rsidRDefault="008467AE" w:rsidP="008467AE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Río, Quebrada, Manantial</w:t>
                  </w:r>
                </w:p>
              </w:tc>
              <w:tc>
                <w:tcPr>
                  <w:tcW w:w="929" w:type="dxa"/>
                  <w:noWrap/>
                  <w:hideMark/>
                </w:tcPr>
                <w:p w14:paraId="7FDFF079" w14:textId="77777777" w:rsidR="008467AE" w:rsidRPr="008056EC" w:rsidRDefault="008467AE" w:rsidP="008467A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60407912" w14:textId="77777777" w:rsidTr="008467AE">
              <w:trPr>
                <w:trHeight w:val="3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6" w:type="dxa"/>
                  <w:noWrap/>
                  <w:hideMark/>
                </w:tcPr>
                <w:p w14:paraId="5C7DC294" w14:textId="77777777" w:rsidR="008467AE" w:rsidRPr="008056EC" w:rsidRDefault="008467AE" w:rsidP="008467AE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Pila Pública</w:t>
                  </w:r>
                </w:p>
              </w:tc>
              <w:tc>
                <w:tcPr>
                  <w:tcW w:w="929" w:type="dxa"/>
                  <w:noWrap/>
                  <w:hideMark/>
                </w:tcPr>
                <w:p w14:paraId="5F9E8AD2" w14:textId="77777777" w:rsidR="008467AE" w:rsidRPr="008056EC" w:rsidRDefault="008467AE" w:rsidP="008467AE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18</w:t>
                  </w:r>
                </w:p>
              </w:tc>
            </w:tr>
            <w:tr w:rsidR="00197AA7" w:rsidRPr="008056EC" w14:paraId="2F08F5A1" w14:textId="77777777" w:rsidTr="008467A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06" w:type="dxa"/>
                  <w:noWrap/>
                  <w:hideMark/>
                </w:tcPr>
                <w:p w14:paraId="24719F20" w14:textId="77777777" w:rsidR="008467AE" w:rsidRPr="008056EC" w:rsidRDefault="008467AE" w:rsidP="008467AE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Agua embotellada o en bolsa</w:t>
                  </w:r>
                </w:p>
              </w:tc>
              <w:tc>
                <w:tcPr>
                  <w:tcW w:w="929" w:type="dxa"/>
                  <w:noWrap/>
                  <w:hideMark/>
                </w:tcPr>
                <w:p w14:paraId="35F26492" w14:textId="77777777" w:rsidR="008467AE" w:rsidRPr="008056EC" w:rsidRDefault="008467AE" w:rsidP="008467A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9</w:t>
                  </w:r>
                </w:p>
              </w:tc>
            </w:tr>
          </w:tbl>
          <w:p w14:paraId="25E75DCC" w14:textId="30D0A3C9" w:rsidR="008467AE" w:rsidRPr="00197AA7" w:rsidRDefault="008467AE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5256" w:type="dxa"/>
          </w:tcPr>
          <w:p w14:paraId="38063267" w14:textId="12492823" w:rsidR="00C80444" w:rsidRPr="00197AA7" w:rsidRDefault="00D308A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2F4061FE" wp14:editId="488DE8B0">
                  <wp:extent cx="3191774" cy="2753368"/>
                  <wp:effectExtent l="0" t="0" r="8890" b="8890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66" t="4671" r="10547"/>
                          <a:stretch/>
                        </pic:blipFill>
                        <pic:spPr bwMode="auto">
                          <a:xfrm>
                            <a:off x="0" y="0"/>
                            <a:ext cx="3197650" cy="2758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0C86458" w14:textId="4A286B10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8467AE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20</w:t>
            </w:r>
          </w:p>
        </w:tc>
      </w:tr>
    </w:tbl>
    <w:p w14:paraId="55BBD5E1" w14:textId="22BCA7C0" w:rsidR="00BE4EEE" w:rsidRPr="00CC220E" w:rsidRDefault="00CC220E" w:rsidP="00BE4EEE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  <w:lang w:val="es-CO"/>
        </w:rPr>
      </w:pP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En cuanto a la gráfica No. 20 el 10% de las familias encuestadas la fuente principal para el consumo del agua es acueducto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0% de las familias encuestadas la fuente principal para el consumo del agua es 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</w:t>
      </w: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gua lluvia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,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la fuente principal para el consumo del agua es 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</w:t>
      </w:r>
      <w:r w:rsidR="00BE4EEE" w:rsidRP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guatero -carro tanque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8</w:t>
      </w: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0% de las familias encuestadas la fuente principal para el consumo del agua es </w:t>
      </w:r>
      <w:r w:rsidR="00BE4EEE" w:rsidRP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Pozo-Aljibe-Jagüey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la fuente principal para el consumo del agua es </w:t>
      </w:r>
      <w:r w:rsidR="00BE4EEE" w:rsidRP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Río, Quebrada, Manantial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,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36</w:t>
      </w:r>
      <w:r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la fuente principal para el consumo del agua es </w:t>
      </w:r>
      <w:r w:rsidR="00BE4EEE" w:rsidRP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Pila Pública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y </w:t>
      </w:r>
      <w:r w:rsidR="00BE4EEE"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18</w:t>
      </w:r>
      <w:r w:rsidR="00BE4EEE" w:rsidRPr="00CC220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la fuente principal para el consumo del agua es 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</w:t>
      </w:r>
      <w:r w:rsidR="00BE4EEE" w:rsidRP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gua embotellada o en bolsa</w:t>
      </w:r>
      <w:r w:rsidR="00BE4EEE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</w:p>
    <w:p w14:paraId="0EBDD8E8" w14:textId="296778F7" w:rsidR="00DB3F9B" w:rsidRPr="008056EC" w:rsidRDefault="00DB3F9B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  <w:lang w:val="es-MX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  <w:lang w:val="es-MX"/>
        </w:rPr>
        <w:t>17. ¿Con qué frecuencia el grupo familiar dispone del agua  para el consumo humano?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7"/>
        <w:gridCol w:w="4247"/>
      </w:tblGrid>
      <w:tr w:rsidR="00197AA7" w:rsidRPr="00197AA7" w14:paraId="7447C25F" w14:textId="77777777" w:rsidTr="00DB3F9B">
        <w:tc>
          <w:tcPr>
            <w:tcW w:w="4247" w:type="dxa"/>
          </w:tcPr>
          <w:p w14:paraId="415D24A9" w14:textId="719C3409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C30580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21</w:t>
            </w:r>
          </w:p>
          <w:tbl>
            <w:tblPr>
              <w:tblStyle w:val="Tablaconcuadrcula5oscura-nfasis6"/>
              <w:tblW w:w="3740" w:type="dxa"/>
              <w:tblLook w:val="04A0" w:firstRow="1" w:lastRow="0" w:firstColumn="1" w:lastColumn="0" w:noHBand="0" w:noVBand="1"/>
            </w:tblPr>
            <w:tblGrid>
              <w:gridCol w:w="2480"/>
              <w:gridCol w:w="1260"/>
            </w:tblGrid>
            <w:tr w:rsidR="00197AA7" w:rsidRPr="008056EC" w14:paraId="7BC6BF21" w14:textId="77777777" w:rsidTr="00875B1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07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hideMark/>
                </w:tcPr>
                <w:p w14:paraId="771F1142" w14:textId="0B94B503" w:rsidR="00875B12" w:rsidRPr="008056EC" w:rsidRDefault="00875B12" w:rsidP="00875B12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 xml:space="preserve">¿Con qué frecuencia el grupo familiar dispone del </w:t>
                  </w:r>
                  <w:r w:rsidRPr="008056EC">
                    <w:rPr>
                      <w:rFonts w:ascii="Arial Narrow" w:eastAsia="Times New Roman" w:hAnsi="Arial Narrow" w:cstheme="minorHAnsi"/>
                      <w:bCs w:val="0"/>
                      <w:color w:val="auto"/>
                      <w:sz w:val="22"/>
                      <w:lang w:val="es-MX" w:eastAsia="es-CO"/>
                    </w:rPr>
                    <w:t>agua para</w:t>
                  </w: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 xml:space="preserve"> el consumo humano?</w:t>
                  </w:r>
                </w:p>
              </w:tc>
              <w:tc>
                <w:tcPr>
                  <w:tcW w:w="1260" w:type="dxa"/>
                  <w:hideMark/>
                </w:tcPr>
                <w:p w14:paraId="7DE60124" w14:textId="77777777" w:rsidR="00875B12" w:rsidRPr="008056EC" w:rsidRDefault="00875B12" w:rsidP="00875B12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8056EC" w14:paraId="6DF36840" w14:textId="77777777" w:rsidTr="00875B1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129F5B56" w14:textId="77777777" w:rsidR="00875B12" w:rsidRPr="008056EC" w:rsidRDefault="00875B12" w:rsidP="00875B12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Nunca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067FBFF2" w14:textId="77777777" w:rsidR="00875B12" w:rsidRPr="008056EC" w:rsidRDefault="00875B12" w:rsidP="00875B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50</w:t>
                  </w:r>
                </w:p>
              </w:tc>
            </w:tr>
            <w:tr w:rsidR="00197AA7" w:rsidRPr="008056EC" w14:paraId="2D20F4F0" w14:textId="77777777" w:rsidTr="00875B12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2DF34813" w14:textId="77777777" w:rsidR="00875B12" w:rsidRPr="008056EC" w:rsidRDefault="00875B12" w:rsidP="00875B12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Todos los días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6920DF3C" w14:textId="77777777" w:rsidR="00875B12" w:rsidRPr="008056EC" w:rsidRDefault="00875B12" w:rsidP="00875B1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0</w:t>
                  </w:r>
                </w:p>
              </w:tc>
            </w:tr>
            <w:tr w:rsidR="00197AA7" w:rsidRPr="008056EC" w14:paraId="409BCFF4" w14:textId="77777777" w:rsidTr="00875B1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6461637E" w14:textId="77777777" w:rsidR="00875B12" w:rsidRPr="008056EC" w:rsidRDefault="00875B12" w:rsidP="00875B12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Semanal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0732BD7B" w14:textId="77777777" w:rsidR="00875B12" w:rsidRPr="008056EC" w:rsidRDefault="00875B12" w:rsidP="00875B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0</w:t>
                  </w:r>
                </w:p>
              </w:tc>
            </w:tr>
            <w:tr w:rsidR="00197AA7" w:rsidRPr="008056EC" w14:paraId="01CF4862" w14:textId="77777777" w:rsidTr="00875B12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3485AD4A" w14:textId="77777777" w:rsidR="00875B12" w:rsidRPr="008056EC" w:rsidRDefault="00875B12" w:rsidP="00875B12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 xml:space="preserve">Quincenal 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0755CE12" w14:textId="77777777" w:rsidR="00875B12" w:rsidRPr="008056EC" w:rsidRDefault="00875B12" w:rsidP="00875B1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0</w:t>
                  </w:r>
                </w:p>
              </w:tc>
            </w:tr>
            <w:tr w:rsidR="00197AA7" w:rsidRPr="008056EC" w14:paraId="0D985022" w14:textId="77777777" w:rsidTr="00875B1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081881CA" w14:textId="77777777" w:rsidR="00875B12" w:rsidRPr="008056EC" w:rsidRDefault="00875B12" w:rsidP="00875B12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Mensual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2F37DFFA" w14:textId="77777777" w:rsidR="00875B12" w:rsidRPr="008056EC" w:rsidRDefault="00875B12" w:rsidP="00875B1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0</w:t>
                  </w:r>
                </w:p>
              </w:tc>
            </w:tr>
            <w:tr w:rsidR="00197AA7" w:rsidRPr="008056EC" w14:paraId="1E2A6F96" w14:textId="77777777" w:rsidTr="00875B12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80" w:type="dxa"/>
                  <w:noWrap/>
                  <w:hideMark/>
                </w:tcPr>
                <w:p w14:paraId="2746D62C" w14:textId="77777777" w:rsidR="00875B12" w:rsidRPr="008056EC" w:rsidRDefault="00875B12" w:rsidP="00875B12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  <w:t xml:space="preserve">Total </w:t>
                  </w:r>
                </w:p>
              </w:tc>
              <w:tc>
                <w:tcPr>
                  <w:tcW w:w="1260" w:type="dxa"/>
                  <w:noWrap/>
                  <w:hideMark/>
                </w:tcPr>
                <w:p w14:paraId="63931F73" w14:textId="77777777" w:rsidR="00875B12" w:rsidRPr="008056EC" w:rsidRDefault="00875B12" w:rsidP="00875B12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50</w:t>
                  </w:r>
                </w:p>
              </w:tc>
            </w:tr>
          </w:tbl>
          <w:p w14:paraId="5C92A227" w14:textId="352E0406" w:rsidR="00875B12" w:rsidRPr="00197AA7" w:rsidRDefault="00875B1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247" w:type="dxa"/>
          </w:tcPr>
          <w:p w14:paraId="00639707" w14:textId="400CE855" w:rsidR="00C80444" w:rsidRPr="00197AA7" w:rsidRDefault="00875B1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0D3C7695" wp14:editId="23C1AF7A">
                  <wp:extent cx="2294627" cy="2246463"/>
                  <wp:effectExtent l="0" t="0" r="0" b="1905"/>
                  <wp:docPr id="52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13" t="8924" r="20708" b="8703"/>
                          <a:stretch/>
                        </pic:blipFill>
                        <pic:spPr bwMode="auto">
                          <a:xfrm>
                            <a:off x="0" y="0"/>
                            <a:ext cx="2306385" cy="2257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7A58764" w14:textId="088E10AC" w:rsidR="00C80444" w:rsidRPr="00197AA7" w:rsidRDefault="00C80444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C30580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21</w:t>
            </w:r>
          </w:p>
        </w:tc>
      </w:tr>
    </w:tbl>
    <w:p w14:paraId="4B608A62" w14:textId="226BB5BA" w:rsidR="00BE4EEE" w:rsidRDefault="00840916" w:rsidP="00840916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840916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lo referente a la grafica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No. 21</w:t>
      </w:r>
      <w:r w:rsidRPr="00840916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100% de las familias encuestadas nunca d</w:t>
      </w:r>
      <w:r w:rsidRPr="00840916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ispone del agua para el consumo humano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.</w:t>
      </w:r>
    </w:p>
    <w:p w14:paraId="1927631C" w14:textId="77777777" w:rsidR="00840916" w:rsidRPr="00840916" w:rsidRDefault="00840916" w:rsidP="00840916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</w:p>
    <w:p w14:paraId="3323773D" w14:textId="3A7C3DED" w:rsidR="00C30580" w:rsidRPr="008056EC" w:rsidRDefault="00C30580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 xml:space="preserve">18. ¿Qué tipo de servicio sanitario (inodoro) tiene la vivienda?     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22"/>
        <w:gridCol w:w="4582"/>
      </w:tblGrid>
      <w:tr w:rsidR="008056EC" w:rsidRPr="00197AA7" w14:paraId="479329C3" w14:textId="77777777" w:rsidTr="00361C61">
        <w:tc>
          <w:tcPr>
            <w:tcW w:w="3922" w:type="dxa"/>
          </w:tcPr>
          <w:p w14:paraId="31D00A22" w14:textId="7E33650F" w:rsidR="006C51C5" w:rsidRPr="00197AA7" w:rsidRDefault="006C51C5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Tabla No. </w:t>
            </w:r>
            <w:r w:rsidR="00E85206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22</w:t>
            </w:r>
          </w:p>
          <w:tbl>
            <w:tblPr>
              <w:tblStyle w:val="Tablaconcuadrcula5oscura-nfasis6"/>
              <w:tblW w:w="3435" w:type="dxa"/>
              <w:tblLook w:val="04A0" w:firstRow="1" w:lastRow="0" w:firstColumn="1" w:lastColumn="0" w:noHBand="0" w:noVBand="1"/>
            </w:tblPr>
            <w:tblGrid>
              <w:gridCol w:w="2459"/>
              <w:gridCol w:w="1237"/>
            </w:tblGrid>
            <w:tr w:rsidR="00197AA7" w:rsidRPr="008056EC" w14:paraId="5744E1C3" w14:textId="77777777" w:rsidTr="00323E6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72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67" w:type="dxa"/>
                  <w:hideMark/>
                </w:tcPr>
                <w:p w14:paraId="272DF55A" w14:textId="77777777" w:rsidR="00323E6F" w:rsidRPr="008056EC" w:rsidRDefault="00323E6F" w:rsidP="00323E6F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 xml:space="preserve">¿Qué tipo de servicio sanitario (inodoro) tiene la vivienda?     </w:t>
                  </w:r>
                </w:p>
              </w:tc>
              <w:tc>
                <w:tcPr>
                  <w:tcW w:w="968" w:type="dxa"/>
                  <w:hideMark/>
                </w:tcPr>
                <w:p w14:paraId="292A4FD2" w14:textId="77777777" w:rsidR="00323E6F" w:rsidRPr="008056EC" w:rsidRDefault="00323E6F" w:rsidP="00323E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8056EC" w14:paraId="28073D8A" w14:textId="77777777" w:rsidTr="00323E6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67" w:type="dxa"/>
                  <w:noWrap/>
                  <w:hideMark/>
                </w:tcPr>
                <w:p w14:paraId="0895D1B5" w14:textId="77777777" w:rsidR="00323E6F" w:rsidRPr="008056EC" w:rsidRDefault="00323E6F" w:rsidP="00323E6F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Conectado al alcantarillado</w:t>
                  </w:r>
                </w:p>
              </w:tc>
              <w:tc>
                <w:tcPr>
                  <w:tcW w:w="968" w:type="dxa"/>
                  <w:noWrap/>
                  <w:hideMark/>
                </w:tcPr>
                <w:p w14:paraId="769AB463" w14:textId="77777777" w:rsidR="00323E6F" w:rsidRPr="008056EC" w:rsidRDefault="00323E6F" w:rsidP="00323E6F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35</w:t>
                  </w:r>
                </w:p>
              </w:tc>
            </w:tr>
            <w:tr w:rsidR="00197AA7" w:rsidRPr="008056EC" w14:paraId="4D9E0F90" w14:textId="77777777" w:rsidTr="00323E6F">
              <w:trPr>
                <w:trHeight w:val="24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67" w:type="dxa"/>
                  <w:noWrap/>
                  <w:hideMark/>
                </w:tcPr>
                <w:p w14:paraId="38D0AF79" w14:textId="77777777" w:rsidR="00323E6F" w:rsidRPr="008056EC" w:rsidRDefault="00323E6F" w:rsidP="00323E6F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conectado a pozo séptico</w:t>
                  </w:r>
                </w:p>
              </w:tc>
              <w:tc>
                <w:tcPr>
                  <w:tcW w:w="968" w:type="dxa"/>
                  <w:noWrap/>
                  <w:hideMark/>
                </w:tcPr>
                <w:p w14:paraId="38E894B7" w14:textId="77777777" w:rsidR="00323E6F" w:rsidRPr="008056EC" w:rsidRDefault="00323E6F" w:rsidP="00323E6F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0</w:t>
                  </w:r>
                </w:p>
              </w:tc>
            </w:tr>
            <w:tr w:rsidR="00197AA7" w:rsidRPr="008056EC" w14:paraId="12C76D66" w14:textId="77777777" w:rsidTr="00323E6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67" w:type="dxa"/>
                  <w:noWrap/>
                  <w:hideMark/>
                </w:tcPr>
                <w:p w14:paraId="43C7F468" w14:textId="77777777" w:rsidR="00323E6F" w:rsidRPr="008056EC" w:rsidRDefault="00323E6F" w:rsidP="00323E6F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sin conexión</w:t>
                  </w:r>
                </w:p>
              </w:tc>
              <w:tc>
                <w:tcPr>
                  <w:tcW w:w="968" w:type="dxa"/>
                  <w:noWrap/>
                  <w:hideMark/>
                </w:tcPr>
                <w:p w14:paraId="68F8259A" w14:textId="77777777" w:rsidR="00323E6F" w:rsidRPr="008056EC" w:rsidRDefault="00323E6F" w:rsidP="00323E6F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14</w:t>
                  </w:r>
                </w:p>
              </w:tc>
            </w:tr>
            <w:tr w:rsidR="00197AA7" w:rsidRPr="008056EC" w14:paraId="04EB3512" w14:textId="77777777" w:rsidTr="00323E6F">
              <w:trPr>
                <w:trHeight w:val="24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67" w:type="dxa"/>
                  <w:noWrap/>
                  <w:hideMark/>
                </w:tcPr>
                <w:p w14:paraId="07BC9D7A" w14:textId="77777777" w:rsidR="00323E6F" w:rsidRPr="008056EC" w:rsidRDefault="00323E6F" w:rsidP="00323E6F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con descarga directa a fuentes de agua</w:t>
                  </w:r>
                </w:p>
              </w:tc>
              <w:tc>
                <w:tcPr>
                  <w:tcW w:w="968" w:type="dxa"/>
                  <w:noWrap/>
                  <w:hideMark/>
                </w:tcPr>
                <w:p w14:paraId="69F2065E" w14:textId="77777777" w:rsidR="00323E6F" w:rsidRPr="008056EC" w:rsidRDefault="00323E6F" w:rsidP="00323E6F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197AA7" w:rsidRPr="008056EC" w14:paraId="2989F7FF" w14:textId="77777777" w:rsidTr="00323E6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67" w:type="dxa"/>
                  <w:noWrap/>
                  <w:hideMark/>
                </w:tcPr>
                <w:p w14:paraId="4E5F9CC0" w14:textId="77777777" w:rsidR="00323E6F" w:rsidRPr="008056EC" w:rsidRDefault="00323E6F" w:rsidP="00323E6F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Letrina</w:t>
                  </w:r>
                </w:p>
              </w:tc>
              <w:tc>
                <w:tcPr>
                  <w:tcW w:w="968" w:type="dxa"/>
                  <w:noWrap/>
                  <w:hideMark/>
                </w:tcPr>
                <w:p w14:paraId="450D47D8" w14:textId="77777777" w:rsidR="00323E6F" w:rsidRPr="008056EC" w:rsidRDefault="00323E6F" w:rsidP="00323E6F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0</w:t>
                  </w:r>
                </w:p>
              </w:tc>
            </w:tr>
            <w:tr w:rsidR="00197AA7" w:rsidRPr="008056EC" w14:paraId="748EB586" w14:textId="77777777" w:rsidTr="00323E6F">
              <w:trPr>
                <w:trHeight w:val="24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67" w:type="dxa"/>
                  <w:noWrap/>
                  <w:hideMark/>
                </w:tcPr>
                <w:p w14:paraId="2CFBB2E7" w14:textId="77777777" w:rsidR="00323E6F" w:rsidRPr="008056EC" w:rsidRDefault="00323E6F" w:rsidP="00323E6F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MX" w:eastAsia="es-CO"/>
                    </w:rPr>
                    <w:t>La vivienda no tiene servicio sanitario</w:t>
                  </w:r>
                </w:p>
              </w:tc>
              <w:tc>
                <w:tcPr>
                  <w:tcW w:w="968" w:type="dxa"/>
                  <w:noWrap/>
                  <w:hideMark/>
                </w:tcPr>
                <w:p w14:paraId="4F0B0369" w14:textId="77777777" w:rsidR="00323E6F" w:rsidRPr="008056EC" w:rsidRDefault="00323E6F" w:rsidP="00323E6F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0</w:t>
                  </w:r>
                </w:p>
              </w:tc>
            </w:tr>
            <w:tr w:rsidR="00197AA7" w:rsidRPr="008056EC" w14:paraId="6FCB33A3" w14:textId="77777777" w:rsidTr="00323E6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4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67" w:type="dxa"/>
                  <w:noWrap/>
                  <w:hideMark/>
                </w:tcPr>
                <w:p w14:paraId="21D6C27A" w14:textId="77777777" w:rsidR="00323E6F" w:rsidRPr="008056EC" w:rsidRDefault="00323E6F" w:rsidP="00323E6F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  <w:t xml:space="preserve">Total </w:t>
                  </w:r>
                </w:p>
              </w:tc>
              <w:tc>
                <w:tcPr>
                  <w:tcW w:w="968" w:type="dxa"/>
                  <w:noWrap/>
                  <w:hideMark/>
                </w:tcPr>
                <w:p w14:paraId="46EF9245" w14:textId="77777777" w:rsidR="00323E6F" w:rsidRPr="008056EC" w:rsidRDefault="00323E6F" w:rsidP="00323E6F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color w:val="auto"/>
                      <w:sz w:val="22"/>
                      <w:lang w:val="es-CO" w:eastAsia="es-CO"/>
                    </w:rPr>
                    <w:t>50</w:t>
                  </w:r>
                </w:p>
              </w:tc>
            </w:tr>
          </w:tbl>
          <w:p w14:paraId="1BF6DCBF" w14:textId="7034B9FD" w:rsidR="00323E6F" w:rsidRPr="00197AA7" w:rsidRDefault="00323E6F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582" w:type="dxa"/>
          </w:tcPr>
          <w:p w14:paraId="687F532A" w14:textId="48A85D94" w:rsidR="006C51C5" w:rsidRPr="00197AA7" w:rsidRDefault="00323E6F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3CFB6689" wp14:editId="7B223635">
                  <wp:extent cx="2781300" cy="2701717"/>
                  <wp:effectExtent l="0" t="0" r="0" b="0"/>
                  <wp:docPr id="53" name="Imagen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83" t="5483" r="15257"/>
                          <a:stretch/>
                        </pic:blipFill>
                        <pic:spPr bwMode="auto">
                          <a:xfrm>
                            <a:off x="0" y="0"/>
                            <a:ext cx="2806304" cy="2726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7A672E8" w14:textId="6C931DA1" w:rsidR="006C51C5" w:rsidRPr="00197AA7" w:rsidRDefault="006C51C5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 xml:space="preserve">Grafica No. </w:t>
            </w:r>
            <w:r w:rsidR="00E85206"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22</w:t>
            </w:r>
          </w:p>
        </w:tc>
      </w:tr>
    </w:tbl>
    <w:p w14:paraId="4BB54699" w14:textId="5F8D33B5" w:rsidR="00BF4AED" w:rsidRDefault="00361C61" w:rsidP="00BF4AED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</w:t>
      </w:r>
      <w:r w:rsid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grafica </w:t>
      </w:r>
      <w:r w:rsid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No. 22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se observa que 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70% de las familias encuestadas el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tipo de servicio sanitario (inodoro)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que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tiene la vivienda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esta c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onectado al alcantarillado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0% de las familias encuestadas el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tipo de servicio sanitario (inodoro)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que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tiene la vivienda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esta </w:t>
      </w:r>
      <w:r w:rsidR="00BF4AED" w:rsidRP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conectado a pozo séptico</w:t>
      </w:r>
      <w:r w:rsid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28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tipo de servicio sanitario (inodoro)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que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tiene la vivienda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es sin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c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onectado</w:t>
      </w:r>
      <w:r w:rsid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tipo de servicio sanitario (inodoro)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que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tiene la vivienda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esta </w:t>
      </w:r>
      <w:r w:rsidR="00BF4AED" w:rsidRP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con descarga directa a fuentes de agua</w:t>
      </w:r>
      <w:r w:rsid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0% de las familias encuestadas el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tipo de servicio sanitario (inodoro)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que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tiene la vivienda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l</w:t>
      </w:r>
      <w:r w:rsidR="00BF4AED" w:rsidRP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etrina</w:t>
      </w:r>
      <w:r w:rsid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y </w:t>
      </w:r>
      <w:r w:rsidRPr="00361C61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0% de las familias encuestadas</w:t>
      </w:r>
      <w:r w:rsidR="00BF4AED" w:rsidRPr="00BF4AE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no tiene servicio sanitario </w:t>
      </w:r>
    </w:p>
    <w:p w14:paraId="46BF40DF" w14:textId="3F2DA963" w:rsidR="00BF4AED" w:rsidRDefault="00BF4AED" w:rsidP="00BF4AED">
      <w:pPr>
        <w:spacing w:after="200" w:line="240" w:lineRule="auto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</w:p>
    <w:p w14:paraId="55C80AD6" w14:textId="7654A5B5" w:rsidR="00EE68AF" w:rsidRDefault="00EE68AF" w:rsidP="00BF4AED">
      <w:pPr>
        <w:spacing w:after="200" w:line="240" w:lineRule="auto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</w:p>
    <w:p w14:paraId="6A66F02B" w14:textId="04623606" w:rsidR="00DB3F9B" w:rsidRPr="008056EC" w:rsidRDefault="00B82FD5" w:rsidP="00BF4AED">
      <w:pPr>
        <w:spacing w:after="200" w:line="240" w:lineRule="auto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>19. Año de construcción o antigüedad o antigüedad de la vivienda?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29"/>
        <w:gridCol w:w="4575"/>
      </w:tblGrid>
      <w:tr w:rsidR="00197AA7" w:rsidRPr="008056EC" w14:paraId="07F45D37" w14:textId="77777777" w:rsidTr="00D5164A">
        <w:tc>
          <w:tcPr>
            <w:tcW w:w="3929" w:type="dxa"/>
          </w:tcPr>
          <w:p w14:paraId="7D8978AD" w14:textId="3A3B73ED" w:rsidR="00DB3F9B" w:rsidRPr="008056EC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8056EC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2</w:t>
            </w:r>
            <w:r w:rsidR="006C504A" w:rsidRPr="008056EC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3</w:t>
            </w:r>
          </w:p>
          <w:tbl>
            <w:tblPr>
              <w:tblStyle w:val="Tablaconcuadrcula5oscura-nfasis6"/>
              <w:tblW w:w="3540" w:type="dxa"/>
              <w:tblLook w:val="04A0" w:firstRow="1" w:lastRow="0" w:firstColumn="1" w:lastColumn="0" w:noHBand="0" w:noVBand="1"/>
            </w:tblPr>
            <w:tblGrid>
              <w:gridCol w:w="1898"/>
              <w:gridCol w:w="1642"/>
            </w:tblGrid>
            <w:tr w:rsidR="00197AA7" w:rsidRPr="008056EC" w14:paraId="3A802AF7" w14:textId="77777777" w:rsidTr="002D6B69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07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8" w:type="dxa"/>
                  <w:noWrap/>
                  <w:hideMark/>
                </w:tcPr>
                <w:p w14:paraId="33CD7AC8" w14:textId="016CE63F" w:rsidR="002D6B69" w:rsidRPr="008056EC" w:rsidRDefault="002D6B69" w:rsidP="002D6B69">
                  <w:pPr>
                    <w:jc w:val="both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¿Año de construcción o antigüedad o antigüedad de la vivienda?</w:t>
                  </w:r>
                </w:p>
              </w:tc>
              <w:tc>
                <w:tcPr>
                  <w:tcW w:w="1642" w:type="dxa"/>
                  <w:hideMark/>
                </w:tcPr>
                <w:p w14:paraId="6CEC2624" w14:textId="77777777" w:rsidR="002D6B69" w:rsidRPr="008056EC" w:rsidRDefault="002D6B69" w:rsidP="002D6B69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197AA7" w:rsidRPr="008056EC" w14:paraId="58FFB580" w14:textId="77777777" w:rsidTr="002D6B6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7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8" w:type="dxa"/>
                  <w:noWrap/>
                  <w:hideMark/>
                </w:tcPr>
                <w:p w14:paraId="61FD112E" w14:textId="77777777" w:rsidR="002D6B69" w:rsidRPr="008056EC" w:rsidRDefault="002D6B69" w:rsidP="002D6B69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De 1 a 5 años</w:t>
                  </w:r>
                </w:p>
              </w:tc>
              <w:tc>
                <w:tcPr>
                  <w:tcW w:w="1642" w:type="dxa"/>
                  <w:noWrap/>
                  <w:hideMark/>
                </w:tcPr>
                <w:p w14:paraId="44890E8B" w14:textId="77777777" w:rsidR="002D6B69" w:rsidRPr="008056EC" w:rsidRDefault="002D6B69" w:rsidP="002D6B6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bCs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bCs/>
                      <w:color w:val="auto"/>
                      <w:sz w:val="22"/>
                      <w:lang w:val="es-CO" w:eastAsia="es-CO"/>
                    </w:rPr>
                    <w:t>6</w:t>
                  </w:r>
                </w:p>
              </w:tc>
            </w:tr>
            <w:tr w:rsidR="00197AA7" w:rsidRPr="008056EC" w14:paraId="326B3922" w14:textId="77777777" w:rsidTr="002D6B69">
              <w:trPr>
                <w:trHeight w:val="37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8" w:type="dxa"/>
                  <w:noWrap/>
                  <w:hideMark/>
                </w:tcPr>
                <w:p w14:paraId="64E2C285" w14:textId="77777777" w:rsidR="002D6B69" w:rsidRPr="008056EC" w:rsidRDefault="002D6B69" w:rsidP="002D6B69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De 6 a 15 años</w:t>
                  </w:r>
                </w:p>
              </w:tc>
              <w:tc>
                <w:tcPr>
                  <w:tcW w:w="1642" w:type="dxa"/>
                  <w:noWrap/>
                  <w:hideMark/>
                </w:tcPr>
                <w:p w14:paraId="6A4D4C0B" w14:textId="77777777" w:rsidR="002D6B69" w:rsidRPr="008056EC" w:rsidRDefault="002D6B69" w:rsidP="002D6B69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bCs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bCs/>
                      <w:color w:val="auto"/>
                      <w:sz w:val="22"/>
                      <w:lang w:val="es-CO" w:eastAsia="es-CO"/>
                    </w:rPr>
                    <w:t>30</w:t>
                  </w:r>
                </w:p>
              </w:tc>
            </w:tr>
            <w:tr w:rsidR="00197AA7" w:rsidRPr="008056EC" w14:paraId="02F47611" w14:textId="77777777" w:rsidTr="002D6B6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7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8" w:type="dxa"/>
                  <w:noWrap/>
                  <w:hideMark/>
                </w:tcPr>
                <w:p w14:paraId="567B9FD9" w14:textId="77777777" w:rsidR="002D6B69" w:rsidRPr="008056EC" w:rsidRDefault="002D6B69" w:rsidP="002D6B69">
                  <w:pPr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color w:val="auto"/>
                      <w:sz w:val="22"/>
                      <w:lang w:eastAsia="es-CO"/>
                    </w:rPr>
                    <w:t>Más de 15 años</w:t>
                  </w:r>
                </w:p>
              </w:tc>
              <w:tc>
                <w:tcPr>
                  <w:tcW w:w="1642" w:type="dxa"/>
                  <w:noWrap/>
                  <w:hideMark/>
                </w:tcPr>
                <w:p w14:paraId="5FB02125" w14:textId="77777777" w:rsidR="002D6B69" w:rsidRPr="008056EC" w:rsidRDefault="002D6B69" w:rsidP="002D6B6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bCs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bCs/>
                      <w:color w:val="auto"/>
                      <w:sz w:val="22"/>
                      <w:lang w:val="es-CO" w:eastAsia="es-CO"/>
                    </w:rPr>
                    <w:t>14</w:t>
                  </w:r>
                </w:p>
              </w:tc>
            </w:tr>
            <w:tr w:rsidR="00197AA7" w:rsidRPr="008056EC" w14:paraId="19C6338B" w14:textId="77777777" w:rsidTr="002D6B69">
              <w:trPr>
                <w:trHeight w:val="37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98" w:type="dxa"/>
                  <w:noWrap/>
                  <w:hideMark/>
                </w:tcPr>
                <w:p w14:paraId="776213AF" w14:textId="77777777" w:rsidR="002D6B69" w:rsidRPr="00EE68AF" w:rsidRDefault="002D6B69" w:rsidP="002D6B69">
                  <w:pPr>
                    <w:jc w:val="center"/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</w:pPr>
                  <w:r w:rsidRPr="00EE68AF">
                    <w:rPr>
                      <w:rFonts w:ascii="Arial Narrow" w:eastAsia="Times New Roman" w:hAnsi="Arial Narrow" w:cstheme="minorHAnsi"/>
                      <w:b/>
                      <w:bCs w:val="0"/>
                      <w:color w:val="auto"/>
                      <w:sz w:val="22"/>
                      <w:lang w:val="es-CO" w:eastAsia="es-CO"/>
                    </w:rPr>
                    <w:t xml:space="preserve">Total </w:t>
                  </w:r>
                </w:p>
              </w:tc>
              <w:tc>
                <w:tcPr>
                  <w:tcW w:w="1642" w:type="dxa"/>
                  <w:noWrap/>
                  <w:hideMark/>
                </w:tcPr>
                <w:p w14:paraId="089A128C" w14:textId="77777777" w:rsidR="002D6B69" w:rsidRPr="008056EC" w:rsidRDefault="002D6B69" w:rsidP="002D6B69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theme="minorHAnsi"/>
                      <w:b w:val="0"/>
                      <w:bCs/>
                      <w:color w:val="auto"/>
                      <w:sz w:val="22"/>
                      <w:lang w:val="es-CO" w:eastAsia="es-CO"/>
                    </w:rPr>
                  </w:pPr>
                  <w:r w:rsidRPr="008056EC">
                    <w:rPr>
                      <w:rFonts w:ascii="Arial Narrow" w:eastAsia="Times New Roman" w:hAnsi="Arial Narrow" w:cstheme="minorHAnsi"/>
                      <w:b w:val="0"/>
                      <w:bCs/>
                      <w:color w:val="auto"/>
                      <w:sz w:val="22"/>
                      <w:lang w:val="es-CO" w:eastAsia="es-CO"/>
                    </w:rPr>
                    <w:t>50</w:t>
                  </w:r>
                </w:p>
              </w:tc>
            </w:tr>
          </w:tbl>
          <w:p w14:paraId="1B2A2006" w14:textId="77777777" w:rsidR="00DB3F9B" w:rsidRPr="008056EC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575" w:type="dxa"/>
          </w:tcPr>
          <w:p w14:paraId="3A1B4BDD" w14:textId="4AB1F8EA" w:rsidR="00DB3F9B" w:rsidRPr="008056EC" w:rsidRDefault="002D6B69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8056EC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6DEC6E6F" wp14:editId="35E9F485">
                  <wp:extent cx="2768335" cy="2541904"/>
                  <wp:effectExtent l="0" t="0" r="0" b="0"/>
                  <wp:docPr id="5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81" r="19626"/>
                          <a:stretch/>
                        </pic:blipFill>
                        <pic:spPr bwMode="auto">
                          <a:xfrm>
                            <a:off x="0" y="0"/>
                            <a:ext cx="2791649" cy="2563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43A3447" w14:textId="0F732769" w:rsidR="00DB3F9B" w:rsidRPr="007575FD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</w:pPr>
            <w:r w:rsidRPr="007575FD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Grafica No. 2</w:t>
            </w:r>
            <w:r w:rsidR="006C504A" w:rsidRPr="007575FD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3</w:t>
            </w:r>
          </w:p>
        </w:tc>
      </w:tr>
    </w:tbl>
    <w:p w14:paraId="083C48CE" w14:textId="513C3FC7" w:rsidR="00EE68AF" w:rsidRPr="00EE68AF" w:rsidRDefault="00EE68AF" w:rsidP="00EE68AF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La gráfica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No. 23</w:t>
      </w:r>
      <w:r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demuestra que 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12% de las familias encuestadas tiene d</w:t>
      </w:r>
      <w:r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 1 a 5 años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de construcción o antigüedad o antigüedad de la vivienda</w:t>
      </w:r>
      <w:r w:rsidR="00013DA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="00013DA9"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 w:rsidR="00013DA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60% de las familias encuestadas tiene d</w:t>
      </w:r>
      <w:r w:rsidR="00013DA9"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 </w:t>
      </w:r>
      <w:r w:rsidR="00013DA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6</w:t>
      </w:r>
      <w:r w:rsidR="00013DA9"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a </w:t>
      </w:r>
      <w:r w:rsidR="00013DA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1</w:t>
      </w:r>
      <w:r w:rsidR="00013DA9"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5 años</w:t>
      </w:r>
      <w:r w:rsidR="00013DA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013DA9"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de construcción o antigüedad o antigüedad de la vivienda</w:t>
      </w:r>
      <w:r w:rsidR="00013DA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y </w:t>
      </w:r>
      <w:r w:rsidR="00013DA9"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 w:rsidR="00013DA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28% de las familias encuestadas tiene d</w:t>
      </w:r>
      <w:r w:rsidR="00013DA9"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 </w:t>
      </w:r>
      <w:r w:rsidR="00013DA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mas de 1</w:t>
      </w:r>
      <w:r w:rsidR="00013DA9"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5 años</w:t>
      </w:r>
      <w:r w:rsidR="00013DA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013DA9" w:rsidRPr="00EE68AF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de construcción o antigüedad o antigüedad de la vivienda</w:t>
      </w:r>
      <w:r w:rsidR="00013DA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.</w:t>
      </w:r>
    </w:p>
    <w:p w14:paraId="6CC5DBAD" w14:textId="6A7AE8A7" w:rsidR="00DB3F9B" w:rsidRPr="008056EC" w:rsidRDefault="00D5164A" w:rsidP="00504B57">
      <w:pPr>
        <w:spacing w:after="200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8056EC">
        <w:rPr>
          <w:rFonts w:ascii="Arial Narrow" w:hAnsi="Arial Narrow" w:cstheme="minorHAnsi"/>
          <w:noProof/>
          <w:color w:val="auto"/>
          <w:sz w:val="24"/>
          <w:szCs w:val="24"/>
        </w:rPr>
        <w:t>20. ¿De qué material es la mayor parte de las paredes o muros de esta vivienda?</w:t>
      </w:r>
    </w:p>
    <w:tbl>
      <w:tblPr>
        <w:tblStyle w:val="Tablaconcuadrcula"/>
        <w:tblW w:w="10139" w:type="dxa"/>
        <w:tblInd w:w="-6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53"/>
        <w:gridCol w:w="6405"/>
      </w:tblGrid>
      <w:tr w:rsidR="005F5231" w:rsidRPr="00197AA7" w14:paraId="0DB40F15" w14:textId="77777777" w:rsidTr="005F5231">
        <w:tc>
          <w:tcPr>
            <w:tcW w:w="3734" w:type="dxa"/>
          </w:tcPr>
          <w:p w14:paraId="0ACC07AD" w14:textId="01B19829" w:rsidR="00DB3F9B" w:rsidRPr="00197AA7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2</w:t>
            </w:r>
            <w:r w:rsidR="005F5231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4</w:t>
            </w:r>
          </w:p>
          <w:tbl>
            <w:tblPr>
              <w:tblStyle w:val="Tablaconcuadrcula5oscura-nfasis6"/>
              <w:tblW w:w="3627" w:type="dxa"/>
              <w:tblLook w:val="04A0" w:firstRow="1" w:lastRow="0" w:firstColumn="1" w:lastColumn="0" w:noHBand="0" w:noVBand="1"/>
            </w:tblPr>
            <w:tblGrid>
              <w:gridCol w:w="2216"/>
              <w:gridCol w:w="1411"/>
            </w:tblGrid>
            <w:tr w:rsidR="009137A3" w:rsidRPr="009137A3" w14:paraId="00DEE800" w14:textId="77777777" w:rsidTr="009137A3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3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hideMark/>
                </w:tcPr>
                <w:p w14:paraId="5DD24565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¿De qué material es la mayor parte de las paredes o muros de esta vivienda?</w:t>
                  </w:r>
                </w:p>
              </w:tc>
              <w:tc>
                <w:tcPr>
                  <w:tcW w:w="1411" w:type="dxa"/>
                  <w:hideMark/>
                </w:tcPr>
                <w:p w14:paraId="66BD226F" w14:textId="77777777" w:rsidR="005F5231" w:rsidRPr="005F5231" w:rsidRDefault="005F5231" w:rsidP="005F5231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9137A3" w:rsidRPr="009137A3" w14:paraId="7F68D62D" w14:textId="77777777" w:rsidTr="009137A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noWrap/>
                  <w:hideMark/>
                </w:tcPr>
                <w:p w14:paraId="0276FC27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Material de desecho</w:t>
                  </w:r>
                </w:p>
              </w:tc>
              <w:tc>
                <w:tcPr>
                  <w:tcW w:w="1411" w:type="dxa"/>
                  <w:noWrap/>
                  <w:hideMark/>
                </w:tcPr>
                <w:p w14:paraId="29B427D5" w14:textId="77777777" w:rsidR="005F5231" w:rsidRPr="005F5231" w:rsidRDefault="005F5231" w:rsidP="005F523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0</w:t>
                  </w:r>
                </w:p>
              </w:tc>
            </w:tr>
            <w:tr w:rsidR="009137A3" w:rsidRPr="009137A3" w14:paraId="748741CE" w14:textId="77777777" w:rsidTr="009137A3">
              <w:trPr>
                <w:trHeight w:val="1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noWrap/>
                  <w:hideMark/>
                </w:tcPr>
                <w:p w14:paraId="73ED6BF3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Lámina de cartón</w:t>
                  </w:r>
                </w:p>
              </w:tc>
              <w:tc>
                <w:tcPr>
                  <w:tcW w:w="1411" w:type="dxa"/>
                  <w:noWrap/>
                  <w:hideMark/>
                </w:tcPr>
                <w:p w14:paraId="76534B93" w14:textId="77777777" w:rsidR="005F5231" w:rsidRPr="005F5231" w:rsidRDefault="005F5231" w:rsidP="005F523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0</w:t>
                  </w:r>
                </w:p>
              </w:tc>
            </w:tr>
            <w:tr w:rsidR="009137A3" w:rsidRPr="009137A3" w14:paraId="5CF0F169" w14:textId="77777777" w:rsidTr="009137A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noWrap/>
                  <w:hideMark/>
                </w:tcPr>
                <w:p w14:paraId="03F48256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Lámina de asbesto o metálica</w:t>
                  </w:r>
                </w:p>
              </w:tc>
              <w:tc>
                <w:tcPr>
                  <w:tcW w:w="1411" w:type="dxa"/>
                  <w:noWrap/>
                  <w:hideMark/>
                </w:tcPr>
                <w:p w14:paraId="5638D284" w14:textId="77777777" w:rsidR="005F5231" w:rsidRPr="005F5231" w:rsidRDefault="005F5231" w:rsidP="005F523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2</w:t>
                  </w:r>
                </w:p>
              </w:tc>
            </w:tr>
            <w:tr w:rsidR="009137A3" w:rsidRPr="009137A3" w14:paraId="32C4EDC6" w14:textId="77777777" w:rsidTr="009137A3">
              <w:trPr>
                <w:trHeight w:val="1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noWrap/>
                  <w:hideMark/>
                </w:tcPr>
                <w:p w14:paraId="226A32B8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bambú o palma</w:t>
                  </w:r>
                </w:p>
              </w:tc>
              <w:tc>
                <w:tcPr>
                  <w:tcW w:w="1411" w:type="dxa"/>
                  <w:noWrap/>
                  <w:hideMark/>
                </w:tcPr>
                <w:p w14:paraId="5F28940F" w14:textId="77777777" w:rsidR="005F5231" w:rsidRPr="005F5231" w:rsidRDefault="005F5231" w:rsidP="005F523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1</w:t>
                  </w:r>
                </w:p>
              </w:tc>
            </w:tr>
            <w:tr w:rsidR="009137A3" w:rsidRPr="009137A3" w14:paraId="527A4AA7" w14:textId="77777777" w:rsidTr="009137A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noWrap/>
                  <w:hideMark/>
                </w:tcPr>
                <w:p w14:paraId="47E2951A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Madera</w:t>
                  </w:r>
                </w:p>
              </w:tc>
              <w:tc>
                <w:tcPr>
                  <w:tcW w:w="1411" w:type="dxa"/>
                  <w:noWrap/>
                  <w:hideMark/>
                </w:tcPr>
                <w:p w14:paraId="5A7EEDEC" w14:textId="77777777" w:rsidR="005F5231" w:rsidRPr="005F5231" w:rsidRDefault="005F5231" w:rsidP="005F523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14</w:t>
                  </w:r>
                </w:p>
              </w:tc>
            </w:tr>
            <w:tr w:rsidR="009137A3" w:rsidRPr="009137A3" w14:paraId="4A1FE674" w14:textId="77777777" w:rsidTr="009137A3">
              <w:trPr>
                <w:trHeight w:val="1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noWrap/>
                  <w:hideMark/>
                </w:tcPr>
                <w:p w14:paraId="388ED34B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Embarro o bajareque</w:t>
                  </w:r>
                </w:p>
              </w:tc>
              <w:tc>
                <w:tcPr>
                  <w:tcW w:w="1411" w:type="dxa"/>
                  <w:noWrap/>
                  <w:hideMark/>
                </w:tcPr>
                <w:p w14:paraId="5A4CA9EE" w14:textId="77777777" w:rsidR="005F5231" w:rsidRPr="005F5231" w:rsidRDefault="005F5231" w:rsidP="005F523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8</w:t>
                  </w:r>
                </w:p>
              </w:tc>
            </w:tr>
            <w:tr w:rsidR="009137A3" w:rsidRPr="009137A3" w14:paraId="20340A67" w14:textId="77777777" w:rsidTr="009137A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noWrap/>
                  <w:hideMark/>
                </w:tcPr>
                <w:p w14:paraId="44D8C58F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cemento o concreto</w:t>
                  </w:r>
                </w:p>
              </w:tc>
              <w:tc>
                <w:tcPr>
                  <w:tcW w:w="1411" w:type="dxa"/>
                  <w:noWrap/>
                  <w:hideMark/>
                </w:tcPr>
                <w:p w14:paraId="4B1FDB7C" w14:textId="77777777" w:rsidR="005F5231" w:rsidRPr="005F5231" w:rsidRDefault="005F5231" w:rsidP="005F523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25</w:t>
                  </w:r>
                </w:p>
              </w:tc>
            </w:tr>
            <w:tr w:rsidR="009137A3" w:rsidRPr="009137A3" w14:paraId="226BDAE6" w14:textId="77777777" w:rsidTr="009137A3">
              <w:trPr>
                <w:trHeight w:val="1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noWrap/>
                  <w:hideMark/>
                </w:tcPr>
                <w:p w14:paraId="077FC98B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Tabique, ladrillo, block, piedra, cantera.</w:t>
                  </w:r>
                </w:p>
              </w:tc>
              <w:tc>
                <w:tcPr>
                  <w:tcW w:w="1411" w:type="dxa"/>
                  <w:noWrap/>
                  <w:hideMark/>
                </w:tcPr>
                <w:p w14:paraId="4C638ED8" w14:textId="77777777" w:rsidR="005F5231" w:rsidRPr="005F5231" w:rsidRDefault="005F5231" w:rsidP="005F523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2</w:t>
                  </w:r>
                </w:p>
              </w:tc>
            </w:tr>
            <w:tr w:rsidR="009137A3" w:rsidRPr="009137A3" w14:paraId="24A79D36" w14:textId="77777777" w:rsidTr="009137A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noWrap/>
                  <w:hideMark/>
                </w:tcPr>
                <w:p w14:paraId="1EB968A6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Adobe</w:t>
                  </w:r>
                </w:p>
              </w:tc>
              <w:tc>
                <w:tcPr>
                  <w:tcW w:w="1411" w:type="dxa"/>
                  <w:noWrap/>
                  <w:hideMark/>
                </w:tcPr>
                <w:p w14:paraId="49F05988" w14:textId="77777777" w:rsidR="005F5231" w:rsidRPr="005F5231" w:rsidRDefault="005F5231" w:rsidP="005F5231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0</w:t>
                  </w:r>
                </w:p>
              </w:tc>
            </w:tr>
            <w:tr w:rsidR="009137A3" w:rsidRPr="009137A3" w14:paraId="08A377EA" w14:textId="77777777" w:rsidTr="009137A3">
              <w:trPr>
                <w:trHeight w:val="1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16" w:type="dxa"/>
                  <w:noWrap/>
                  <w:hideMark/>
                </w:tcPr>
                <w:p w14:paraId="4D46DC2F" w14:textId="77777777" w:rsidR="005F5231" w:rsidRPr="005F5231" w:rsidRDefault="005F5231" w:rsidP="005F5231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Carrizo</w:t>
                  </w:r>
                </w:p>
              </w:tc>
              <w:tc>
                <w:tcPr>
                  <w:tcW w:w="1411" w:type="dxa"/>
                  <w:noWrap/>
                  <w:hideMark/>
                </w:tcPr>
                <w:p w14:paraId="3279E06D" w14:textId="77777777" w:rsidR="005F5231" w:rsidRPr="005F5231" w:rsidRDefault="005F5231" w:rsidP="005F5231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5F5231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0</w:t>
                  </w:r>
                </w:p>
              </w:tc>
            </w:tr>
          </w:tbl>
          <w:p w14:paraId="504F324B" w14:textId="77777777" w:rsidR="00DB3F9B" w:rsidRPr="00197AA7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6405" w:type="dxa"/>
          </w:tcPr>
          <w:p w14:paraId="094934CD" w14:textId="17BF82E2" w:rsidR="00DB3F9B" w:rsidRPr="00197AA7" w:rsidRDefault="005F5231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7876F262" wp14:editId="6BF46F99">
                  <wp:extent cx="3930596" cy="2362200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6" r="3730"/>
                          <a:stretch/>
                        </pic:blipFill>
                        <pic:spPr bwMode="auto">
                          <a:xfrm>
                            <a:off x="0" y="0"/>
                            <a:ext cx="3961263" cy="238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7B4FDF" w14:textId="1455F917" w:rsidR="00DB3F9B" w:rsidRPr="005F5231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</w:pPr>
            <w:r w:rsidRPr="005F5231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Grafica No. 2</w:t>
            </w:r>
            <w:r w:rsidR="005F5231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4</w:t>
            </w:r>
          </w:p>
        </w:tc>
      </w:tr>
    </w:tbl>
    <w:p w14:paraId="76CC7CF6" w14:textId="492F204B" w:rsidR="00905AFD" w:rsidRDefault="005F5231" w:rsidP="00905AFD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</w:pPr>
      <w:r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la gráfica No. 24 se muestra que el 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0% de las familias encuestadas el 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 las paredes o muros de esta vivienda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m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aterial de desecho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0% de las familias encuestadas el 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 las paredes o muros de esta vivienda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l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ámina de cartón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4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 las paredes o muros de esta vivienda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l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ámina de asbesto o metálica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 las paredes o muros de esta vivienda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bambú o palma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28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 las paredes o muros de esta vivienda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m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adera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16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 las paredes o muros de esta vivienda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mbarro o bajareque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5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0% de las familias encuestadas el 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 las paredes o muros de esta vivienda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cemento o concreto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4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 las paredes o muros de esta vivienda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t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abique, ladrillo, block, piedra, cantera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0% de las familias encuestadas el 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 las paredes o muros de esta vivienda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dobe</w:t>
      </w:r>
      <w:r w:rsid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y </w:t>
      </w:r>
      <w:r w:rsidR="00905AFD" w:rsidRPr="00905AFD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0% de las familias encuestadas el </w:t>
      </w:r>
      <w:r w:rsidR="00905AFD" w:rsidRPr="005F5231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 las paredes o muros de esta vivienda</w:t>
      </w:r>
      <w:r w:rsidR="00905AFD" w:rsidRPr="00905AFD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137A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c</w:t>
      </w:r>
      <w:r w:rsidR="009137A3" w:rsidRPr="009137A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arrizo</w:t>
      </w:r>
      <w:r w:rsidR="009137A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.</w:t>
      </w:r>
    </w:p>
    <w:p w14:paraId="2FF6AE52" w14:textId="25429DE8" w:rsidR="007B00DC" w:rsidRPr="00BA1ABD" w:rsidRDefault="00BA1ABD" w:rsidP="00905AFD">
      <w:pPr>
        <w:spacing w:after="200" w:line="240" w:lineRule="auto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BA1ABD">
        <w:rPr>
          <w:rFonts w:ascii="Arial Narrow" w:hAnsi="Arial Narrow" w:cstheme="minorHAnsi"/>
          <w:noProof/>
          <w:color w:val="auto"/>
          <w:sz w:val="24"/>
          <w:szCs w:val="24"/>
        </w:rPr>
        <w:t>21. ¿De qué material es la mayor parte del techo de esta vivienda?</w:t>
      </w:r>
    </w:p>
    <w:tbl>
      <w:tblPr>
        <w:tblStyle w:val="Tablaconcuadrcula"/>
        <w:tblW w:w="9597" w:type="dxa"/>
        <w:tblInd w:w="-5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6"/>
        <w:gridCol w:w="6201"/>
      </w:tblGrid>
      <w:tr w:rsidR="001D1399" w:rsidRPr="00197AA7" w14:paraId="3F2B2E73" w14:textId="77777777" w:rsidTr="0005042C">
        <w:trPr>
          <w:trHeight w:val="3765"/>
        </w:trPr>
        <w:tc>
          <w:tcPr>
            <w:tcW w:w="3396" w:type="dxa"/>
          </w:tcPr>
          <w:p w14:paraId="336A81B7" w14:textId="372CBCFF" w:rsidR="00DB3F9B" w:rsidRPr="00197AA7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2</w:t>
            </w:r>
            <w:r w:rsidR="007B00DC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5</w:t>
            </w:r>
          </w:p>
          <w:tbl>
            <w:tblPr>
              <w:tblStyle w:val="Tablaconcuadrcula5oscura-nfasis6"/>
              <w:tblW w:w="2990" w:type="dxa"/>
              <w:tblLook w:val="04A0" w:firstRow="1" w:lastRow="0" w:firstColumn="1" w:lastColumn="0" w:noHBand="0" w:noVBand="1"/>
            </w:tblPr>
            <w:tblGrid>
              <w:gridCol w:w="2023"/>
              <w:gridCol w:w="1147"/>
            </w:tblGrid>
            <w:tr w:rsidR="00602CFC" w:rsidRPr="001D1399" w14:paraId="7C1A206C" w14:textId="77777777" w:rsidTr="00602CFC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2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023" w:type="dxa"/>
                  <w:hideMark/>
                </w:tcPr>
                <w:p w14:paraId="7FCA5E64" w14:textId="3A58FE71" w:rsidR="001D1399" w:rsidRPr="001D1399" w:rsidRDefault="001D1399" w:rsidP="001D1399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¿De qué material es la mayor parte del techo de esta vivienda?</w:t>
                  </w:r>
                </w:p>
              </w:tc>
              <w:tc>
                <w:tcPr>
                  <w:tcW w:w="967" w:type="dxa"/>
                  <w:hideMark/>
                </w:tcPr>
                <w:p w14:paraId="119429F4" w14:textId="77777777" w:rsidR="001D1399" w:rsidRPr="001D1399" w:rsidRDefault="001D1399" w:rsidP="001D1399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602CFC" w:rsidRPr="001D1399" w14:paraId="7FFAE167" w14:textId="77777777" w:rsidTr="00602CF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9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023" w:type="dxa"/>
                  <w:noWrap/>
                  <w:hideMark/>
                </w:tcPr>
                <w:p w14:paraId="115AC493" w14:textId="77777777" w:rsidR="001D1399" w:rsidRPr="001D1399" w:rsidRDefault="001D1399" w:rsidP="001D1399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Material de desecho</w:t>
                  </w:r>
                </w:p>
              </w:tc>
              <w:tc>
                <w:tcPr>
                  <w:tcW w:w="967" w:type="dxa"/>
                  <w:noWrap/>
                  <w:hideMark/>
                </w:tcPr>
                <w:p w14:paraId="62340042" w14:textId="77777777" w:rsidR="001D1399" w:rsidRPr="001D1399" w:rsidRDefault="001D1399" w:rsidP="001D139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0</w:t>
                  </w:r>
                </w:p>
              </w:tc>
            </w:tr>
            <w:tr w:rsidR="00602CFC" w:rsidRPr="001D1399" w14:paraId="183CE8DF" w14:textId="77777777" w:rsidTr="00602CFC">
              <w:trPr>
                <w:trHeight w:val="29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023" w:type="dxa"/>
                  <w:noWrap/>
                  <w:hideMark/>
                </w:tcPr>
                <w:p w14:paraId="56A62F2B" w14:textId="77777777" w:rsidR="001D1399" w:rsidRPr="001D1399" w:rsidRDefault="001D1399" w:rsidP="001D1399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Lámina de cartón</w:t>
                  </w:r>
                </w:p>
              </w:tc>
              <w:tc>
                <w:tcPr>
                  <w:tcW w:w="967" w:type="dxa"/>
                  <w:noWrap/>
                  <w:hideMark/>
                </w:tcPr>
                <w:p w14:paraId="406C5D1D" w14:textId="77777777" w:rsidR="001D1399" w:rsidRPr="001D1399" w:rsidRDefault="001D1399" w:rsidP="001D1399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0</w:t>
                  </w:r>
                </w:p>
              </w:tc>
            </w:tr>
            <w:tr w:rsidR="00602CFC" w:rsidRPr="001D1399" w14:paraId="753FC28A" w14:textId="77777777" w:rsidTr="00602CF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9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023" w:type="dxa"/>
                  <w:noWrap/>
                  <w:hideMark/>
                </w:tcPr>
                <w:p w14:paraId="73BE637D" w14:textId="77777777" w:rsidR="001D1399" w:rsidRPr="001D1399" w:rsidRDefault="001D1399" w:rsidP="001D1399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Lámina metálica</w:t>
                  </w:r>
                </w:p>
              </w:tc>
              <w:tc>
                <w:tcPr>
                  <w:tcW w:w="967" w:type="dxa"/>
                  <w:noWrap/>
                  <w:hideMark/>
                </w:tcPr>
                <w:p w14:paraId="69FBA041" w14:textId="77777777" w:rsidR="001D1399" w:rsidRPr="001D1399" w:rsidRDefault="001D1399" w:rsidP="001D139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40</w:t>
                  </w:r>
                </w:p>
              </w:tc>
            </w:tr>
            <w:tr w:rsidR="00602CFC" w:rsidRPr="001D1399" w14:paraId="747E8E9D" w14:textId="77777777" w:rsidTr="00602CFC">
              <w:trPr>
                <w:trHeight w:val="29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023" w:type="dxa"/>
                  <w:noWrap/>
                  <w:hideMark/>
                </w:tcPr>
                <w:p w14:paraId="2A171BAD" w14:textId="77777777" w:rsidR="001D1399" w:rsidRPr="001D1399" w:rsidRDefault="001D1399" w:rsidP="001D1399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Lámina de asbesto</w:t>
                  </w:r>
                </w:p>
              </w:tc>
              <w:tc>
                <w:tcPr>
                  <w:tcW w:w="967" w:type="dxa"/>
                  <w:noWrap/>
                  <w:hideMark/>
                </w:tcPr>
                <w:p w14:paraId="538D72EB" w14:textId="77777777" w:rsidR="001D1399" w:rsidRPr="001D1399" w:rsidRDefault="001D1399" w:rsidP="001D1399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1</w:t>
                  </w:r>
                </w:p>
              </w:tc>
            </w:tr>
            <w:tr w:rsidR="00602CFC" w:rsidRPr="001D1399" w14:paraId="58A1D80A" w14:textId="77777777" w:rsidTr="00602CF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9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023" w:type="dxa"/>
                  <w:noWrap/>
                  <w:hideMark/>
                </w:tcPr>
                <w:p w14:paraId="363216CB" w14:textId="77777777" w:rsidR="001D1399" w:rsidRPr="001D1399" w:rsidRDefault="001D1399" w:rsidP="001D1399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Madera o tejamanil</w:t>
                  </w:r>
                </w:p>
              </w:tc>
              <w:tc>
                <w:tcPr>
                  <w:tcW w:w="967" w:type="dxa"/>
                  <w:noWrap/>
                  <w:hideMark/>
                </w:tcPr>
                <w:p w14:paraId="3AA14A08" w14:textId="77777777" w:rsidR="001D1399" w:rsidRPr="001D1399" w:rsidRDefault="001D1399" w:rsidP="001D139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0</w:t>
                  </w:r>
                </w:p>
              </w:tc>
            </w:tr>
            <w:tr w:rsidR="00602CFC" w:rsidRPr="001D1399" w14:paraId="67F62FE4" w14:textId="77777777" w:rsidTr="00602CFC">
              <w:trPr>
                <w:trHeight w:val="29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023" w:type="dxa"/>
                  <w:noWrap/>
                  <w:hideMark/>
                </w:tcPr>
                <w:p w14:paraId="53E9EE3E" w14:textId="77777777" w:rsidR="001D1399" w:rsidRPr="001D1399" w:rsidRDefault="001D1399" w:rsidP="001D1399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 xml:space="preserve">Lámina de fibrocemento ondulada (techo fijo) </w:t>
                  </w:r>
                </w:p>
              </w:tc>
              <w:tc>
                <w:tcPr>
                  <w:tcW w:w="967" w:type="dxa"/>
                  <w:noWrap/>
                  <w:hideMark/>
                </w:tcPr>
                <w:p w14:paraId="5065AEF8" w14:textId="77777777" w:rsidR="001D1399" w:rsidRPr="001D1399" w:rsidRDefault="001D1399" w:rsidP="001D1399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1</w:t>
                  </w:r>
                </w:p>
              </w:tc>
            </w:tr>
            <w:tr w:rsidR="00602CFC" w:rsidRPr="001D1399" w14:paraId="754A1A18" w14:textId="77777777" w:rsidTr="00602CF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9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023" w:type="dxa"/>
                  <w:noWrap/>
                  <w:hideMark/>
                </w:tcPr>
                <w:p w14:paraId="6A9828D3" w14:textId="77777777" w:rsidR="001D1399" w:rsidRPr="001D1399" w:rsidRDefault="001D1399" w:rsidP="001D1399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Teja</w:t>
                  </w:r>
                </w:p>
              </w:tc>
              <w:tc>
                <w:tcPr>
                  <w:tcW w:w="967" w:type="dxa"/>
                  <w:noWrap/>
                  <w:hideMark/>
                </w:tcPr>
                <w:p w14:paraId="6A630F2D" w14:textId="77777777" w:rsidR="001D1399" w:rsidRPr="001D1399" w:rsidRDefault="001D1399" w:rsidP="001D139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0</w:t>
                  </w:r>
                </w:p>
              </w:tc>
            </w:tr>
            <w:tr w:rsidR="00602CFC" w:rsidRPr="001D1399" w14:paraId="02422BC3" w14:textId="77777777" w:rsidTr="00602CFC">
              <w:trPr>
                <w:trHeight w:val="29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023" w:type="dxa"/>
                  <w:noWrap/>
                  <w:hideMark/>
                </w:tcPr>
                <w:p w14:paraId="36D80860" w14:textId="77777777" w:rsidR="001D1399" w:rsidRPr="001D1399" w:rsidRDefault="001D1399" w:rsidP="001D1399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Palma o paja</w:t>
                  </w:r>
                </w:p>
              </w:tc>
              <w:tc>
                <w:tcPr>
                  <w:tcW w:w="967" w:type="dxa"/>
                  <w:noWrap/>
                  <w:hideMark/>
                </w:tcPr>
                <w:p w14:paraId="18C615E2" w14:textId="77777777" w:rsidR="001D1399" w:rsidRPr="001D1399" w:rsidRDefault="001D1399" w:rsidP="001D1399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8</w:t>
                  </w:r>
                </w:p>
              </w:tc>
            </w:tr>
            <w:tr w:rsidR="00602CFC" w:rsidRPr="001D1399" w14:paraId="0CD76D0C" w14:textId="77777777" w:rsidTr="00602CF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9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023" w:type="dxa"/>
                  <w:noWrap/>
                  <w:hideMark/>
                </w:tcPr>
                <w:p w14:paraId="3F959535" w14:textId="77777777" w:rsidR="001D1399" w:rsidRPr="001D1399" w:rsidRDefault="001D1399" w:rsidP="001D1399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Terrado con viguería</w:t>
                  </w:r>
                </w:p>
              </w:tc>
              <w:tc>
                <w:tcPr>
                  <w:tcW w:w="967" w:type="dxa"/>
                  <w:noWrap/>
                  <w:hideMark/>
                </w:tcPr>
                <w:p w14:paraId="6889E307" w14:textId="77777777" w:rsidR="001D1399" w:rsidRPr="001D1399" w:rsidRDefault="001D1399" w:rsidP="001D139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1D1399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0</w:t>
                  </w:r>
                </w:p>
              </w:tc>
            </w:tr>
          </w:tbl>
          <w:p w14:paraId="17FF2A11" w14:textId="77777777" w:rsidR="00DB3F9B" w:rsidRPr="00197AA7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6201" w:type="dxa"/>
          </w:tcPr>
          <w:p w14:paraId="32FD86D3" w14:textId="2BD5A94D" w:rsidR="00DB3F9B" w:rsidRPr="00197AA7" w:rsidRDefault="001D1399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265988B3" wp14:editId="70637FC7">
                  <wp:extent cx="3800475" cy="2292055"/>
                  <wp:effectExtent l="0" t="0" r="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8" r="2298"/>
                          <a:stretch/>
                        </pic:blipFill>
                        <pic:spPr bwMode="auto">
                          <a:xfrm>
                            <a:off x="0" y="0"/>
                            <a:ext cx="3833078" cy="2311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2A0C6B" w14:textId="2C44098D" w:rsidR="00DB3F9B" w:rsidRPr="0005042C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</w:pPr>
            <w:r w:rsidRPr="0005042C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Grafica No. 2</w:t>
            </w:r>
            <w:r w:rsidR="007B00DC" w:rsidRPr="0005042C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5</w:t>
            </w:r>
          </w:p>
        </w:tc>
      </w:tr>
    </w:tbl>
    <w:p w14:paraId="791F95D6" w14:textId="7E71D785" w:rsidR="00D071A4" w:rsidRDefault="00D071A4" w:rsidP="00D071A4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</w:pPr>
      <w:r w:rsidRPr="00D071A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la gráfica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No. 25</w:t>
      </w:r>
      <w:r w:rsidRPr="00D071A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se refleja que 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0% de las familias encuestadas el 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del techo de esta vivienda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de m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aterial de desecho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Pr="00D071A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0% de las familias encuestadas el 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del techo de esta vivienda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de 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Lámina de cartón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Pr="00D071A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05042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8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0% de las familias encuestadas el 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del techo de esta vivienda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de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l</w:t>
      </w:r>
      <w:r w:rsidR="0005042C"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ámina metálica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Pr="00D071A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05042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del techo de esta vivienda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de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l</w:t>
      </w:r>
      <w:r w:rsidR="0005042C"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ámina de asbesto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Pr="00D071A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0% de las familias encuestadas el 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del techo de esta vivienda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de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m</w:t>
      </w:r>
      <w:r w:rsidR="0005042C"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adera o tejamanil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Pr="00D071A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05042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del techo de esta vivienda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de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l</w:t>
      </w:r>
      <w:r w:rsidR="0005042C"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ámina de fibrocemento ondulada (techo fijo)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Pr="00D071A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0% de las familias encuestadas el 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del techo de esta vivienda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de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t</w:t>
      </w:r>
      <w:r w:rsidR="0005042C"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eja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Pr="00D071A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05042C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16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del techo de esta vivienda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de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p</w:t>
      </w:r>
      <w:r w:rsidR="0005042C"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alma o paja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y </w:t>
      </w:r>
      <w:r w:rsidRPr="00D071A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0% de las familias encuestadas el </w:t>
      </w:r>
      <w:r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material es la mayor parte del techo de esta vivienda</w:t>
      </w: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de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t</w:t>
      </w:r>
      <w:r w:rsidR="0005042C" w:rsidRPr="001D1399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errado con viguería</w:t>
      </w:r>
      <w:r w:rsidR="0005042C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.</w:t>
      </w:r>
    </w:p>
    <w:p w14:paraId="70660492" w14:textId="77777777" w:rsidR="008B4292" w:rsidRDefault="008B4292" w:rsidP="00D071A4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</w:pPr>
    </w:p>
    <w:p w14:paraId="1AADA2B4" w14:textId="2263B0B4" w:rsidR="00336EC2" w:rsidRPr="00336EC2" w:rsidRDefault="00336EC2" w:rsidP="00D071A4">
      <w:pPr>
        <w:spacing w:after="200" w:line="240" w:lineRule="auto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336EC2">
        <w:rPr>
          <w:rFonts w:ascii="Arial Narrow" w:hAnsi="Arial Narrow" w:cstheme="minorHAnsi"/>
          <w:noProof/>
          <w:color w:val="auto"/>
          <w:sz w:val="24"/>
          <w:szCs w:val="24"/>
        </w:rPr>
        <w:t>22. ¿De qué material es la mayor parte del piso de esta vivienda?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87"/>
        <w:gridCol w:w="4917"/>
      </w:tblGrid>
      <w:tr w:rsidR="00DE636D" w:rsidRPr="00197AA7" w14:paraId="418CE806" w14:textId="77777777" w:rsidTr="00F27204">
        <w:tc>
          <w:tcPr>
            <w:tcW w:w="3587" w:type="dxa"/>
          </w:tcPr>
          <w:p w14:paraId="4755A928" w14:textId="69C788F7" w:rsidR="00DB3F9B" w:rsidRPr="00197AA7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2</w:t>
            </w:r>
            <w:r w:rsidR="00093513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6</w:t>
            </w:r>
          </w:p>
          <w:tbl>
            <w:tblPr>
              <w:tblStyle w:val="Tablaconcuadrcula5oscura-nfasis6"/>
              <w:tblW w:w="3667" w:type="dxa"/>
              <w:tblLook w:val="04A0" w:firstRow="1" w:lastRow="0" w:firstColumn="1" w:lastColumn="0" w:noHBand="0" w:noVBand="1"/>
            </w:tblPr>
            <w:tblGrid>
              <w:gridCol w:w="2089"/>
              <w:gridCol w:w="1272"/>
            </w:tblGrid>
            <w:tr w:rsidR="00DE636D" w:rsidRPr="00DE636D" w14:paraId="412EF5C2" w14:textId="77777777" w:rsidTr="00DE636D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94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85" w:type="dxa"/>
                  <w:noWrap/>
                  <w:hideMark/>
                </w:tcPr>
                <w:p w14:paraId="0BFB9010" w14:textId="25D26B2C" w:rsidR="00DE636D" w:rsidRPr="00DE636D" w:rsidRDefault="00DE636D" w:rsidP="00DE636D">
                  <w:pPr>
                    <w:jc w:val="both"/>
                    <w:rPr>
                      <w:rFonts w:ascii="Arial Narrow" w:eastAsia="Times New Roman" w:hAnsi="Arial Narrow" w:cs="Calibri"/>
                      <w:color w:val="auto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color w:val="auto"/>
                      <w:sz w:val="22"/>
                      <w:lang w:eastAsia="es-CO"/>
                    </w:rPr>
                    <w:t>¿De qué material es la mayor parte del piso de esta vivienda?</w:t>
                  </w:r>
                </w:p>
              </w:tc>
              <w:tc>
                <w:tcPr>
                  <w:tcW w:w="1382" w:type="dxa"/>
                  <w:hideMark/>
                </w:tcPr>
                <w:p w14:paraId="4CD27713" w14:textId="77777777" w:rsidR="00DE636D" w:rsidRPr="00DE636D" w:rsidRDefault="00DE636D" w:rsidP="00DE636D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DE636D" w:rsidRPr="00DE636D" w14:paraId="0253D603" w14:textId="77777777" w:rsidTr="00DE636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85" w:type="dxa"/>
                  <w:noWrap/>
                  <w:hideMark/>
                </w:tcPr>
                <w:p w14:paraId="4196F5DC" w14:textId="77777777" w:rsidR="00DE636D" w:rsidRPr="00DE636D" w:rsidRDefault="00DE636D" w:rsidP="00DE636D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MX" w:eastAsia="es-CO"/>
                    </w:rPr>
                    <w:t>Tierra</w:t>
                  </w:r>
                </w:p>
              </w:tc>
              <w:tc>
                <w:tcPr>
                  <w:tcW w:w="1382" w:type="dxa"/>
                  <w:noWrap/>
                  <w:hideMark/>
                </w:tcPr>
                <w:p w14:paraId="5762BF5A" w14:textId="77777777" w:rsidR="00DE636D" w:rsidRPr="00DE636D" w:rsidRDefault="00DE636D" w:rsidP="00DE636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18</w:t>
                  </w:r>
                </w:p>
              </w:tc>
            </w:tr>
            <w:tr w:rsidR="00DE636D" w:rsidRPr="00DE636D" w14:paraId="07F50755" w14:textId="77777777" w:rsidTr="00DE636D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85" w:type="dxa"/>
                  <w:noWrap/>
                  <w:hideMark/>
                </w:tcPr>
                <w:p w14:paraId="6545DD4C" w14:textId="77777777" w:rsidR="00DE636D" w:rsidRPr="00DE636D" w:rsidRDefault="00DE636D" w:rsidP="00DE636D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MX" w:eastAsia="es-CO"/>
                    </w:rPr>
                    <w:t>Cemento o firme</w:t>
                  </w:r>
                </w:p>
              </w:tc>
              <w:tc>
                <w:tcPr>
                  <w:tcW w:w="1382" w:type="dxa"/>
                  <w:noWrap/>
                  <w:hideMark/>
                </w:tcPr>
                <w:p w14:paraId="44478CE5" w14:textId="77777777" w:rsidR="00DE636D" w:rsidRPr="00DE636D" w:rsidRDefault="00DE636D" w:rsidP="00DE636D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30</w:t>
                  </w:r>
                </w:p>
              </w:tc>
            </w:tr>
            <w:tr w:rsidR="00DE636D" w:rsidRPr="00DE636D" w14:paraId="243DDF92" w14:textId="77777777" w:rsidTr="00DE636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85" w:type="dxa"/>
                  <w:noWrap/>
                  <w:hideMark/>
                </w:tcPr>
                <w:p w14:paraId="5E270F0F" w14:textId="77777777" w:rsidR="00DE636D" w:rsidRPr="00DE636D" w:rsidRDefault="00DE636D" w:rsidP="00DE636D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MX" w:eastAsia="es-CO"/>
                    </w:rPr>
                    <w:t>Madera, mosaico u otro recubrimiento</w:t>
                  </w:r>
                </w:p>
              </w:tc>
              <w:tc>
                <w:tcPr>
                  <w:tcW w:w="1382" w:type="dxa"/>
                  <w:noWrap/>
                  <w:hideMark/>
                </w:tcPr>
                <w:p w14:paraId="1B79A1B8" w14:textId="77777777" w:rsidR="00DE636D" w:rsidRPr="00DE636D" w:rsidRDefault="00DE636D" w:rsidP="00DE636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DE636D" w:rsidRPr="00DE636D" w14:paraId="7BF238CB" w14:textId="77777777" w:rsidTr="00DE636D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85" w:type="dxa"/>
                  <w:noWrap/>
                  <w:hideMark/>
                </w:tcPr>
                <w:p w14:paraId="74B6A1B4" w14:textId="5F23B4DC" w:rsidR="00DE636D" w:rsidRPr="00DE636D" w:rsidRDefault="00F27204" w:rsidP="00DE636D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MX" w:eastAsia="es-CO"/>
                    </w:rPr>
                    <w:t>baldosa</w:t>
                  </w:r>
                </w:p>
              </w:tc>
              <w:tc>
                <w:tcPr>
                  <w:tcW w:w="1382" w:type="dxa"/>
                  <w:noWrap/>
                  <w:hideMark/>
                </w:tcPr>
                <w:p w14:paraId="1D66630A" w14:textId="77777777" w:rsidR="00DE636D" w:rsidRPr="00DE636D" w:rsidRDefault="00DE636D" w:rsidP="00DE636D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DE636D" w:rsidRPr="00DE636D" w14:paraId="7E5515A1" w14:textId="77777777" w:rsidTr="00DE636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285" w:type="dxa"/>
                  <w:noWrap/>
                  <w:hideMark/>
                </w:tcPr>
                <w:p w14:paraId="1679AC80" w14:textId="77777777" w:rsidR="00DE636D" w:rsidRPr="00DE636D" w:rsidRDefault="00DE636D" w:rsidP="00DE636D">
                  <w:pPr>
                    <w:jc w:val="center"/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  <w:t xml:space="preserve">Total </w:t>
                  </w:r>
                </w:p>
              </w:tc>
              <w:tc>
                <w:tcPr>
                  <w:tcW w:w="1382" w:type="dxa"/>
                  <w:noWrap/>
                  <w:hideMark/>
                </w:tcPr>
                <w:p w14:paraId="54DB5B94" w14:textId="77777777" w:rsidR="00DE636D" w:rsidRPr="00DE636D" w:rsidRDefault="00DE636D" w:rsidP="00DE636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DE636D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50</w:t>
                  </w:r>
                </w:p>
              </w:tc>
            </w:tr>
          </w:tbl>
          <w:p w14:paraId="3C472C36" w14:textId="77777777" w:rsidR="00DB3F9B" w:rsidRPr="00197AA7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4917" w:type="dxa"/>
          </w:tcPr>
          <w:p w14:paraId="1177F4CD" w14:textId="7F9D8113" w:rsidR="00DB3F9B" w:rsidRPr="00197AA7" w:rsidRDefault="00DE636D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2A1883E9" wp14:editId="280C2268">
                  <wp:extent cx="3297405" cy="236220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4" t="11496" r="5086" b="11949"/>
                          <a:stretch/>
                        </pic:blipFill>
                        <pic:spPr bwMode="auto">
                          <a:xfrm>
                            <a:off x="0" y="0"/>
                            <a:ext cx="3299921" cy="2364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F72681" w14:textId="39B7F159" w:rsidR="00DB3F9B" w:rsidRPr="00DE636D" w:rsidRDefault="00DB3F9B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</w:pPr>
            <w:r w:rsidRPr="00DE636D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Grafica No. 2</w:t>
            </w:r>
            <w:r w:rsidR="00093513" w:rsidRPr="00DE636D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6</w:t>
            </w:r>
          </w:p>
        </w:tc>
      </w:tr>
    </w:tbl>
    <w:p w14:paraId="550C92FD" w14:textId="2ABF086E" w:rsidR="00F27204" w:rsidRDefault="00F27204" w:rsidP="00F27204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</w:pPr>
      <w:r w:rsidRPr="00F2720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lo que respecta a la gráfica No. 26 el 36% de las familias encuestadas el </w:t>
      </w:r>
      <w:r w:rsidRPr="00DE636D"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>material es la mayor parte del piso de esta vivienda</w:t>
      </w:r>
      <w:r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 xml:space="preserve"> es t</w:t>
      </w:r>
      <w:r w:rsidRPr="00F27204"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>ierra</w:t>
      </w:r>
      <w:r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 xml:space="preserve">, </w:t>
      </w:r>
      <w:r w:rsidRPr="00F2720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 6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0</w:t>
      </w:r>
      <w:r w:rsidRPr="00F2720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Pr="00DE636D"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>material es la mayor parte del piso de esta vivienda</w:t>
      </w:r>
      <w:r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 xml:space="preserve"> es</w:t>
      </w:r>
      <w:r w:rsidRPr="00F27204">
        <w:t xml:space="preserve"> </w:t>
      </w:r>
      <w:r w:rsidRPr="00F27204"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>Cemento o firme</w:t>
      </w:r>
      <w:r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 xml:space="preserve">, </w:t>
      </w:r>
      <w:r w:rsidRPr="00F2720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 w:rsidRPr="00F2720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Pr="00DE636D"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>material es la mayor parte del piso de esta vivienda</w:t>
      </w:r>
      <w:r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 xml:space="preserve"> es</w:t>
      </w:r>
      <w:r w:rsidRPr="00F27204">
        <w:t xml:space="preserve"> </w:t>
      </w:r>
      <w:r w:rsidRPr="00F27204"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 xml:space="preserve">Madera, mosaico u otro recubrimiento </w:t>
      </w:r>
      <w:r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 xml:space="preserve">y </w:t>
      </w:r>
      <w:r w:rsidRPr="00F2720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 w:rsidRPr="00F27204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el </w:t>
      </w:r>
      <w:r w:rsidRPr="00DE636D"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>material es la mayor parte del piso de esta vivienda</w:t>
      </w:r>
      <w:r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 xml:space="preserve"> es</w:t>
      </w:r>
      <w:r w:rsidRPr="00F27204">
        <w:t xml:space="preserve"> </w:t>
      </w:r>
      <w:r w:rsidRPr="00F27204">
        <w:rPr>
          <w:rFonts w:ascii="Arial Narrow" w:eastAsia="Times New Roman" w:hAnsi="Arial Narrow" w:cs="Calibri"/>
          <w:b w:val="0"/>
          <w:color w:val="auto"/>
          <w:sz w:val="20"/>
          <w:szCs w:val="20"/>
          <w:lang w:eastAsia="es-CO"/>
        </w:rPr>
        <w:t>baldosa</w:t>
      </w:r>
    </w:p>
    <w:p w14:paraId="7DB332EF" w14:textId="450F132E" w:rsidR="008B4292" w:rsidRPr="008B4292" w:rsidRDefault="008B4292" w:rsidP="00F27204">
      <w:pPr>
        <w:spacing w:after="200" w:line="240" w:lineRule="auto"/>
        <w:jc w:val="both"/>
        <w:rPr>
          <w:rFonts w:ascii="Arial Narrow" w:eastAsia="Times New Roman" w:hAnsi="Arial Narrow" w:cs="Calibri"/>
          <w:bCs/>
          <w:color w:val="auto"/>
          <w:sz w:val="24"/>
          <w:szCs w:val="24"/>
          <w:lang w:eastAsia="es-CO"/>
        </w:rPr>
      </w:pPr>
      <w:r w:rsidRPr="008B4292">
        <w:rPr>
          <w:rFonts w:ascii="Arial Narrow" w:eastAsia="Times New Roman" w:hAnsi="Arial Narrow" w:cs="Calibri"/>
          <w:bCs/>
          <w:color w:val="auto"/>
          <w:sz w:val="24"/>
          <w:szCs w:val="24"/>
          <w:lang w:eastAsia="es-CO"/>
        </w:rPr>
        <w:t xml:space="preserve">23. Identificación de servicios ecosistémicos con enfoque forestal:   </w:t>
      </w:r>
    </w:p>
    <w:tbl>
      <w:tblPr>
        <w:tblStyle w:val="Tablaconcuadrcula"/>
        <w:tblW w:w="9103" w:type="dxa"/>
        <w:tblInd w:w="-4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47"/>
        <w:gridCol w:w="5856"/>
      </w:tblGrid>
      <w:tr w:rsidR="00440D9A" w:rsidRPr="00197AA7" w14:paraId="01AD1DBE" w14:textId="77777777" w:rsidTr="00440D9A">
        <w:tc>
          <w:tcPr>
            <w:tcW w:w="3247" w:type="dxa"/>
          </w:tcPr>
          <w:p w14:paraId="597C2489" w14:textId="50FE9EFC" w:rsidR="008B4292" w:rsidRPr="00197AA7" w:rsidRDefault="008B429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2</w:t>
            </w:r>
            <w:r w:rsidR="006D4BA3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7</w:t>
            </w:r>
          </w:p>
          <w:tbl>
            <w:tblPr>
              <w:tblStyle w:val="Tablaconcuadrcula5oscura-nfasis6"/>
              <w:tblW w:w="2994" w:type="dxa"/>
              <w:tblLook w:val="04A0" w:firstRow="1" w:lastRow="0" w:firstColumn="1" w:lastColumn="0" w:noHBand="0" w:noVBand="1"/>
            </w:tblPr>
            <w:tblGrid>
              <w:gridCol w:w="1775"/>
              <w:gridCol w:w="1240"/>
            </w:tblGrid>
            <w:tr w:rsidR="002E32E5" w:rsidRPr="002E32E5" w14:paraId="565627F3" w14:textId="77777777" w:rsidTr="002E32E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94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75" w:type="dxa"/>
                  <w:hideMark/>
                </w:tcPr>
                <w:p w14:paraId="3D7B0561" w14:textId="77777777" w:rsidR="002E32E5" w:rsidRPr="002E32E5" w:rsidRDefault="002E32E5" w:rsidP="002E32E5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  <w:t xml:space="preserve">Identificación de servicios ecosistémicos con enfoque forestal:   </w:t>
                  </w:r>
                </w:p>
              </w:tc>
              <w:tc>
                <w:tcPr>
                  <w:tcW w:w="1219" w:type="dxa"/>
                  <w:hideMark/>
                </w:tcPr>
                <w:p w14:paraId="338A2910" w14:textId="77777777" w:rsidR="002E32E5" w:rsidRPr="002E32E5" w:rsidRDefault="002E32E5" w:rsidP="002E32E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2E32E5" w:rsidRPr="002E32E5" w14:paraId="6D4133C8" w14:textId="77777777" w:rsidTr="002E32E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75" w:type="dxa"/>
                  <w:noWrap/>
                  <w:hideMark/>
                </w:tcPr>
                <w:p w14:paraId="424766A6" w14:textId="77777777" w:rsidR="002E32E5" w:rsidRPr="002E32E5" w:rsidRDefault="002E32E5" w:rsidP="002E32E5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MX" w:eastAsia="es-CO"/>
                    </w:rPr>
                    <w:t>Suministro de alimentos</w:t>
                  </w:r>
                </w:p>
              </w:tc>
              <w:tc>
                <w:tcPr>
                  <w:tcW w:w="1219" w:type="dxa"/>
                  <w:noWrap/>
                  <w:hideMark/>
                </w:tcPr>
                <w:p w14:paraId="4839D22F" w14:textId="77777777" w:rsidR="002E32E5" w:rsidRPr="002E32E5" w:rsidRDefault="002E32E5" w:rsidP="002E32E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1</w:t>
                  </w:r>
                </w:p>
              </w:tc>
            </w:tr>
            <w:tr w:rsidR="002E32E5" w:rsidRPr="002E32E5" w14:paraId="5E5B334B" w14:textId="77777777" w:rsidTr="002E32E5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75" w:type="dxa"/>
                  <w:noWrap/>
                  <w:hideMark/>
                </w:tcPr>
                <w:p w14:paraId="796C7045" w14:textId="77777777" w:rsidR="002E32E5" w:rsidRPr="002E32E5" w:rsidRDefault="002E32E5" w:rsidP="002E32E5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MX" w:eastAsia="es-CO"/>
                    </w:rPr>
                    <w:t>Madera</w:t>
                  </w:r>
                </w:p>
              </w:tc>
              <w:tc>
                <w:tcPr>
                  <w:tcW w:w="1219" w:type="dxa"/>
                  <w:noWrap/>
                  <w:hideMark/>
                </w:tcPr>
                <w:p w14:paraId="501C0791" w14:textId="77777777" w:rsidR="002E32E5" w:rsidRPr="002E32E5" w:rsidRDefault="002E32E5" w:rsidP="002E32E5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2</w:t>
                  </w:r>
                </w:p>
              </w:tc>
            </w:tr>
            <w:tr w:rsidR="002E32E5" w:rsidRPr="002E32E5" w14:paraId="6F12AEC8" w14:textId="77777777" w:rsidTr="002E32E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75" w:type="dxa"/>
                  <w:noWrap/>
                  <w:hideMark/>
                </w:tcPr>
                <w:p w14:paraId="6BCBBA7B" w14:textId="77777777" w:rsidR="002E32E5" w:rsidRPr="002E32E5" w:rsidRDefault="002E32E5" w:rsidP="002E32E5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MX" w:eastAsia="es-CO"/>
                    </w:rPr>
                    <w:t>Combustibles</w:t>
                  </w:r>
                </w:p>
              </w:tc>
              <w:tc>
                <w:tcPr>
                  <w:tcW w:w="1219" w:type="dxa"/>
                  <w:noWrap/>
                  <w:hideMark/>
                </w:tcPr>
                <w:p w14:paraId="01BDF2A7" w14:textId="77777777" w:rsidR="002E32E5" w:rsidRPr="002E32E5" w:rsidRDefault="002E32E5" w:rsidP="002E32E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2</w:t>
                  </w:r>
                </w:p>
              </w:tc>
            </w:tr>
            <w:tr w:rsidR="002E32E5" w:rsidRPr="002E32E5" w14:paraId="70102D48" w14:textId="77777777" w:rsidTr="002E32E5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75" w:type="dxa"/>
                  <w:noWrap/>
                  <w:hideMark/>
                </w:tcPr>
                <w:p w14:paraId="3AC81EC1" w14:textId="77777777" w:rsidR="002E32E5" w:rsidRPr="002E32E5" w:rsidRDefault="002E32E5" w:rsidP="002E32E5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MX" w:eastAsia="es-CO"/>
                    </w:rPr>
                    <w:t>control de las inundaciones</w:t>
                  </w:r>
                </w:p>
              </w:tc>
              <w:tc>
                <w:tcPr>
                  <w:tcW w:w="1219" w:type="dxa"/>
                  <w:noWrap/>
                  <w:hideMark/>
                </w:tcPr>
                <w:p w14:paraId="2A50927A" w14:textId="77777777" w:rsidR="002E32E5" w:rsidRPr="002E32E5" w:rsidRDefault="002E32E5" w:rsidP="002E32E5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3</w:t>
                  </w:r>
                </w:p>
              </w:tc>
            </w:tr>
            <w:tr w:rsidR="002E32E5" w:rsidRPr="002E32E5" w14:paraId="2C44B351" w14:textId="77777777" w:rsidTr="002E32E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75" w:type="dxa"/>
                  <w:noWrap/>
                  <w:hideMark/>
                </w:tcPr>
                <w:p w14:paraId="37A610A1" w14:textId="77777777" w:rsidR="002E32E5" w:rsidRPr="002E32E5" w:rsidRDefault="002E32E5" w:rsidP="002E32E5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MX" w:eastAsia="es-CO"/>
                    </w:rPr>
                    <w:t>cultivos</w:t>
                  </w:r>
                </w:p>
              </w:tc>
              <w:tc>
                <w:tcPr>
                  <w:tcW w:w="1219" w:type="dxa"/>
                  <w:noWrap/>
                  <w:hideMark/>
                </w:tcPr>
                <w:p w14:paraId="78D8B27F" w14:textId="77777777" w:rsidR="002E32E5" w:rsidRPr="002E32E5" w:rsidRDefault="002E32E5" w:rsidP="002E32E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37</w:t>
                  </w:r>
                </w:p>
              </w:tc>
            </w:tr>
            <w:tr w:rsidR="002E32E5" w:rsidRPr="002E32E5" w14:paraId="1B6DC1F0" w14:textId="77777777" w:rsidTr="002E32E5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75" w:type="dxa"/>
                  <w:noWrap/>
                  <w:hideMark/>
                </w:tcPr>
                <w:p w14:paraId="629FE398" w14:textId="77777777" w:rsidR="002E32E5" w:rsidRPr="002E32E5" w:rsidRDefault="002E32E5" w:rsidP="002E32E5">
                  <w:pPr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color w:val="000000"/>
                      <w:sz w:val="22"/>
                      <w:lang w:val="es-MX" w:eastAsia="es-CO"/>
                    </w:rPr>
                    <w:t>Animales</w:t>
                  </w:r>
                </w:p>
              </w:tc>
              <w:tc>
                <w:tcPr>
                  <w:tcW w:w="1219" w:type="dxa"/>
                  <w:noWrap/>
                  <w:hideMark/>
                </w:tcPr>
                <w:p w14:paraId="2AEB2EC3" w14:textId="77777777" w:rsidR="002E32E5" w:rsidRPr="002E32E5" w:rsidRDefault="002E32E5" w:rsidP="002E32E5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</w:pPr>
                  <w:r w:rsidRPr="002E32E5">
                    <w:rPr>
                      <w:rFonts w:ascii="Arial Narrow" w:eastAsia="Times New Roman" w:hAnsi="Arial Narrow" w:cs="Calibri"/>
                      <w:b w:val="0"/>
                      <w:color w:val="000000"/>
                      <w:sz w:val="22"/>
                      <w:lang w:val="es-CO" w:eastAsia="es-CO"/>
                    </w:rPr>
                    <w:t>28</w:t>
                  </w:r>
                </w:p>
              </w:tc>
            </w:tr>
          </w:tbl>
          <w:p w14:paraId="029CACBE" w14:textId="77777777" w:rsidR="008B4292" w:rsidRPr="00197AA7" w:rsidRDefault="008B429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5856" w:type="dxa"/>
          </w:tcPr>
          <w:p w14:paraId="4F9BAE6B" w14:textId="3F7BC4E7" w:rsidR="008B4292" w:rsidRPr="00197AA7" w:rsidRDefault="002E32E5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73309B08" wp14:editId="2712D594">
                  <wp:extent cx="3581400" cy="2787074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8928" cy="28084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27F1DF6" w14:textId="734BAAEB" w:rsidR="008B4292" w:rsidRPr="00DE636D" w:rsidRDefault="008B429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</w:pPr>
            <w:r w:rsidRPr="00DE636D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Grafica No. 2</w:t>
            </w:r>
            <w:r w:rsidR="006D4BA3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7</w:t>
            </w:r>
          </w:p>
        </w:tc>
      </w:tr>
    </w:tbl>
    <w:p w14:paraId="4A473F4C" w14:textId="5D278FB9" w:rsidR="00053B57" w:rsidRDefault="00053B57" w:rsidP="00053B57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cuanto a la gráfica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No. 26 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2% de las familias encuestadas el s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uministro de alimentos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lo i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dentificación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como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servicios ecosistémicos con enfoque forestal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4% de las familias encuestadas la m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adera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lo i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dentificación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como 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servicios ecosistémicos con enfoque forestal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4% de las familias encuestadas el c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ombustibles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lo i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dentificación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como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servicios ecosistémicos con enfoque forestal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6% de las familias encuestadas el 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control de las inundaciones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lo i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dentificación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como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servicios ecosistémicos con enfoque forestal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74% de las familias encuestadas el 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cultivos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lo i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dentificación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como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servicios ecosistémicos con enfoque forestal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, 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56% de las familias encuestadas los a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nimales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lo i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dentificación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como</w:t>
      </w:r>
      <w:r w:rsidRPr="00053B5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servicios ecosistémicos con enfoque forestal</w:t>
      </w:r>
      <w:r w:rsidR="006D4BA3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.</w:t>
      </w:r>
    </w:p>
    <w:p w14:paraId="51C186F2" w14:textId="77777777" w:rsidR="006D4BA3" w:rsidRPr="00053B57" w:rsidRDefault="006D4BA3" w:rsidP="00053B57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</w:p>
    <w:p w14:paraId="2DA16064" w14:textId="016C2C3A" w:rsidR="00053B57" w:rsidRPr="006D4BA3" w:rsidRDefault="006D4BA3" w:rsidP="00053B57">
      <w:pPr>
        <w:spacing w:after="200" w:line="240" w:lineRule="auto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6D4BA3">
        <w:rPr>
          <w:rFonts w:ascii="Arial Narrow" w:hAnsi="Arial Narrow" w:cstheme="minorHAnsi"/>
          <w:noProof/>
          <w:color w:val="auto"/>
          <w:sz w:val="24"/>
          <w:szCs w:val="24"/>
        </w:rPr>
        <w:t xml:space="preserve">24. Principales problemáticas Ambientales:         </w:t>
      </w:r>
    </w:p>
    <w:tbl>
      <w:tblPr>
        <w:tblStyle w:val="Tablaconcuadrcula"/>
        <w:tblW w:w="9885" w:type="dxa"/>
        <w:tblInd w:w="-5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1"/>
        <w:gridCol w:w="6694"/>
      </w:tblGrid>
      <w:tr w:rsidR="00440D9A" w:rsidRPr="00197AA7" w14:paraId="4E3E1939" w14:textId="77777777" w:rsidTr="00440D9A">
        <w:tc>
          <w:tcPr>
            <w:tcW w:w="3191" w:type="dxa"/>
          </w:tcPr>
          <w:p w14:paraId="7BA38B0F" w14:textId="4131B37C" w:rsidR="008B4292" w:rsidRPr="00197AA7" w:rsidRDefault="008B429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2</w:t>
            </w:r>
            <w:r w:rsidR="00440D9A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8</w:t>
            </w:r>
          </w:p>
          <w:tbl>
            <w:tblPr>
              <w:tblStyle w:val="Tablaconcuadrcula5oscura-nfasis6"/>
              <w:tblW w:w="2965" w:type="dxa"/>
              <w:tblLook w:val="04A0" w:firstRow="1" w:lastRow="0" w:firstColumn="1" w:lastColumn="0" w:noHBand="0" w:noVBand="1"/>
            </w:tblPr>
            <w:tblGrid>
              <w:gridCol w:w="1818"/>
              <w:gridCol w:w="1147"/>
            </w:tblGrid>
            <w:tr w:rsidR="00440D9A" w:rsidRPr="00440D9A" w14:paraId="01153C83" w14:textId="77777777" w:rsidTr="0090557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6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8" w:type="dxa"/>
                  <w:noWrap/>
                  <w:hideMark/>
                </w:tcPr>
                <w:p w14:paraId="481A1B49" w14:textId="77777777" w:rsidR="00440D9A" w:rsidRPr="00440D9A" w:rsidRDefault="00440D9A" w:rsidP="00440D9A">
                  <w:pPr>
                    <w:jc w:val="both"/>
                    <w:rPr>
                      <w:rFonts w:ascii="Arial Narrow" w:eastAsia="Times New Roman" w:hAnsi="Arial Narrow" w:cs="Calibri"/>
                      <w:color w:val="auto"/>
                      <w:sz w:val="20"/>
                      <w:szCs w:val="20"/>
                      <w:lang w:val="es-CO" w:eastAsia="es-CO"/>
                    </w:rPr>
                  </w:pPr>
                  <w:r w:rsidRPr="00440D9A">
                    <w:rPr>
                      <w:rFonts w:ascii="Arial Narrow" w:eastAsia="Times New Roman" w:hAnsi="Arial Narrow" w:cs="Calibri"/>
                      <w:color w:val="auto"/>
                      <w:sz w:val="20"/>
                      <w:szCs w:val="20"/>
                      <w:lang w:val="es-CO" w:eastAsia="es-CO"/>
                    </w:rPr>
                    <w:t xml:space="preserve">Principales problemáticas Ambientales:         </w:t>
                  </w:r>
                </w:p>
              </w:tc>
              <w:tc>
                <w:tcPr>
                  <w:tcW w:w="1147" w:type="dxa"/>
                  <w:hideMark/>
                </w:tcPr>
                <w:p w14:paraId="2C95922B" w14:textId="77777777" w:rsidR="00440D9A" w:rsidRPr="00440D9A" w:rsidRDefault="00440D9A" w:rsidP="00440D9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440D9A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905578" w:rsidRPr="00440D9A" w14:paraId="3459CEE3" w14:textId="77777777" w:rsidTr="0090557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8" w:type="dxa"/>
                  <w:noWrap/>
                  <w:hideMark/>
                </w:tcPr>
                <w:p w14:paraId="26BF2C9B" w14:textId="77777777" w:rsidR="00905578" w:rsidRPr="00440D9A" w:rsidRDefault="00905578" w:rsidP="00905578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440D9A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  <w:t xml:space="preserve">Desaparición de fuentes hídricas </w:t>
                  </w:r>
                </w:p>
              </w:tc>
              <w:tc>
                <w:tcPr>
                  <w:tcW w:w="1147" w:type="dxa"/>
                  <w:noWrap/>
                  <w:vAlign w:val="bottom"/>
                  <w:hideMark/>
                </w:tcPr>
                <w:p w14:paraId="0F1F06F0" w14:textId="3BD4C411" w:rsidR="00905578" w:rsidRPr="00440D9A" w:rsidRDefault="00905578" w:rsidP="0090557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bCs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905578">
                    <w:rPr>
                      <w:rFonts w:ascii="Arial Narrow" w:hAnsi="Arial Narrow" w:cs="Calibri"/>
                      <w:b w:val="0"/>
                      <w:bCs/>
                      <w:color w:val="000000"/>
                      <w:sz w:val="22"/>
                    </w:rPr>
                    <w:t>1</w:t>
                  </w:r>
                </w:p>
              </w:tc>
            </w:tr>
            <w:tr w:rsidR="00905578" w:rsidRPr="00440D9A" w14:paraId="2AEA6493" w14:textId="77777777" w:rsidTr="00905578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8" w:type="dxa"/>
                  <w:noWrap/>
                  <w:hideMark/>
                </w:tcPr>
                <w:p w14:paraId="7462A44E" w14:textId="77777777" w:rsidR="00905578" w:rsidRPr="00440D9A" w:rsidRDefault="00905578" w:rsidP="00905578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440D9A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  <w:t>Contaminación</w:t>
                  </w:r>
                </w:p>
              </w:tc>
              <w:tc>
                <w:tcPr>
                  <w:tcW w:w="1147" w:type="dxa"/>
                  <w:noWrap/>
                  <w:vAlign w:val="bottom"/>
                  <w:hideMark/>
                </w:tcPr>
                <w:p w14:paraId="0746319F" w14:textId="03745E2A" w:rsidR="00905578" w:rsidRPr="00440D9A" w:rsidRDefault="00905578" w:rsidP="00905578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bCs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905578">
                    <w:rPr>
                      <w:rFonts w:ascii="Arial Narrow" w:hAnsi="Arial Narrow" w:cs="Calibri"/>
                      <w:b w:val="0"/>
                      <w:bCs/>
                      <w:color w:val="000000"/>
                      <w:sz w:val="22"/>
                    </w:rPr>
                    <w:t>50</w:t>
                  </w:r>
                </w:p>
              </w:tc>
            </w:tr>
            <w:tr w:rsidR="00905578" w:rsidRPr="00440D9A" w14:paraId="57D3D512" w14:textId="77777777" w:rsidTr="0090557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8" w:type="dxa"/>
                  <w:noWrap/>
                  <w:hideMark/>
                </w:tcPr>
                <w:p w14:paraId="7D211DA3" w14:textId="77777777" w:rsidR="00905578" w:rsidRPr="00440D9A" w:rsidRDefault="00905578" w:rsidP="00905578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440D9A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  <w:t>Deforestación</w:t>
                  </w:r>
                </w:p>
              </w:tc>
              <w:tc>
                <w:tcPr>
                  <w:tcW w:w="1147" w:type="dxa"/>
                  <w:noWrap/>
                  <w:vAlign w:val="bottom"/>
                  <w:hideMark/>
                </w:tcPr>
                <w:p w14:paraId="7A7AE5EE" w14:textId="03AC9BCD" w:rsidR="00905578" w:rsidRPr="00440D9A" w:rsidRDefault="00905578" w:rsidP="0090557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bCs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905578">
                    <w:rPr>
                      <w:rFonts w:ascii="Arial Narrow" w:hAnsi="Arial Narrow" w:cs="Calibri"/>
                      <w:b w:val="0"/>
                      <w:bCs/>
                      <w:color w:val="000000"/>
                      <w:sz w:val="22"/>
                    </w:rPr>
                    <w:t>1</w:t>
                  </w:r>
                </w:p>
              </w:tc>
            </w:tr>
            <w:tr w:rsidR="00905578" w:rsidRPr="00440D9A" w14:paraId="62162E1E" w14:textId="77777777" w:rsidTr="00905578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8" w:type="dxa"/>
                  <w:noWrap/>
                  <w:hideMark/>
                </w:tcPr>
                <w:p w14:paraId="74A1E5E2" w14:textId="77777777" w:rsidR="00905578" w:rsidRPr="00440D9A" w:rsidRDefault="00905578" w:rsidP="00905578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440D9A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  <w:t>Sobreexplotación de los recursos naturales</w:t>
                  </w:r>
                </w:p>
              </w:tc>
              <w:tc>
                <w:tcPr>
                  <w:tcW w:w="1147" w:type="dxa"/>
                  <w:noWrap/>
                  <w:vAlign w:val="bottom"/>
                  <w:hideMark/>
                </w:tcPr>
                <w:p w14:paraId="29F2DEC0" w14:textId="77777777" w:rsidR="00905578" w:rsidRDefault="00905578" w:rsidP="00905578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hAnsi="Arial Narrow" w:cs="Calibri"/>
                      <w:b w:val="0"/>
                      <w:bCs/>
                      <w:color w:val="000000"/>
                      <w:sz w:val="22"/>
                    </w:rPr>
                  </w:pPr>
                  <w:r w:rsidRPr="00905578">
                    <w:rPr>
                      <w:rFonts w:ascii="Arial Narrow" w:hAnsi="Arial Narrow" w:cs="Calibri"/>
                      <w:b w:val="0"/>
                      <w:bCs/>
                      <w:color w:val="000000"/>
                      <w:sz w:val="22"/>
                    </w:rPr>
                    <w:t>0</w:t>
                  </w:r>
                </w:p>
                <w:p w14:paraId="01FD00D9" w14:textId="0EB752DF" w:rsidR="00905578" w:rsidRPr="00440D9A" w:rsidRDefault="00905578" w:rsidP="00905578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bCs/>
                      <w:color w:val="000000"/>
                      <w:sz w:val="20"/>
                      <w:szCs w:val="20"/>
                      <w:lang w:val="es-CO" w:eastAsia="es-CO"/>
                    </w:rPr>
                  </w:pPr>
                </w:p>
              </w:tc>
            </w:tr>
            <w:tr w:rsidR="00905578" w:rsidRPr="00440D9A" w14:paraId="7C9EE9DC" w14:textId="77777777" w:rsidTr="0090557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8" w:type="dxa"/>
                  <w:noWrap/>
                  <w:hideMark/>
                </w:tcPr>
                <w:p w14:paraId="07F411F7" w14:textId="77777777" w:rsidR="00905578" w:rsidRPr="00440D9A" w:rsidRDefault="00905578" w:rsidP="00905578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440D9A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  <w:t>Uso de fertilizantes químicos y métodos artificiales de cultivo</w:t>
                  </w:r>
                </w:p>
              </w:tc>
              <w:tc>
                <w:tcPr>
                  <w:tcW w:w="1147" w:type="dxa"/>
                  <w:noWrap/>
                  <w:vAlign w:val="bottom"/>
                  <w:hideMark/>
                </w:tcPr>
                <w:p w14:paraId="01B29A3C" w14:textId="77777777" w:rsidR="00905578" w:rsidRDefault="00905578" w:rsidP="0090557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hAnsi="Arial Narrow" w:cs="Calibri"/>
                      <w:b w:val="0"/>
                      <w:bCs/>
                      <w:color w:val="000000"/>
                      <w:sz w:val="22"/>
                    </w:rPr>
                  </w:pPr>
                  <w:r w:rsidRPr="00905578">
                    <w:rPr>
                      <w:rFonts w:ascii="Arial Narrow" w:hAnsi="Arial Narrow" w:cs="Calibri"/>
                      <w:b w:val="0"/>
                      <w:bCs/>
                      <w:color w:val="000000"/>
                      <w:sz w:val="22"/>
                    </w:rPr>
                    <w:t>1</w:t>
                  </w:r>
                </w:p>
                <w:p w14:paraId="3961EBC6" w14:textId="655825E4" w:rsidR="00905578" w:rsidRPr="00440D9A" w:rsidRDefault="00905578" w:rsidP="0090557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bCs/>
                      <w:color w:val="000000"/>
                      <w:sz w:val="20"/>
                      <w:szCs w:val="20"/>
                      <w:lang w:val="es-CO" w:eastAsia="es-CO"/>
                    </w:rPr>
                  </w:pPr>
                </w:p>
              </w:tc>
            </w:tr>
          </w:tbl>
          <w:p w14:paraId="4C1ACB64" w14:textId="77777777" w:rsidR="008B4292" w:rsidRPr="00197AA7" w:rsidRDefault="008B429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6694" w:type="dxa"/>
          </w:tcPr>
          <w:p w14:paraId="3AF9886E" w14:textId="1208F778" w:rsidR="008B4292" w:rsidRPr="00197AA7" w:rsidRDefault="00440D9A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0A921F6B" wp14:editId="08FC28BE">
                  <wp:extent cx="4113851" cy="2295525"/>
                  <wp:effectExtent l="0" t="0" r="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9824" cy="23155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F3BA48" w14:textId="0D739EA4" w:rsidR="008B4292" w:rsidRPr="00DE636D" w:rsidRDefault="008B429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</w:pPr>
            <w:r w:rsidRPr="00DE636D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Grafica No. 2</w:t>
            </w:r>
            <w:r w:rsidR="00440D9A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8</w:t>
            </w:r>
          </w:p>
        </w:tc>
      </w:tr>
    </w:tbl>
    <w:p w14:paraId="3CFB385B" w14:textId="46FE6679" w:rsidR="00905578" w:rsidRDefault="00440D9A" w:rsidP="00951259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</w:pPr>
      <w:r w:rsidRPr="00440D9A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lo referente a la gráfica </w:t>
      </w:r>
      <w:r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No. 28</w:t>
      </w:r>
      <w:r w:rsidRPr="00440D9A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el</w:t>
      </w:r>
      <w:r w:rsidR="00905578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2% de las familias encuestadas su 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p</w:t>
      </w:r>
      <w:r w:rsidR="00905578" w:rsidRPr="00440D9A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rincipal problemática 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a</w:t>
      </w:r>
      <w:r w:rsidR="00905578" w:rsidRPr="00440D9A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mbiental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 es d</w:t>
      </w:r>
      <w:r w:rsidR="00905578" w:rsidRP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esaparición de fuentes hídricas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, </w:t>
      </w:r>
      <w:r w:rsidR="00905578" w:rsidRPr="00440D9A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 w:rsidR="00905578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100% de las familias encuestadas su 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p</w:t>
      </w:r>
      <w:r w:rsidR="00905578" w:rsidRPr="00440D9A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rincipal problemática 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a</w:t>
      </w:r>
      <w:r w:rsidR="00905578" w:rsidRPr="00440D9A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mbiental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 es </w:t>
      </w:r>
      <w:r w:rsidR="00905578"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  <w:t>c</w:t>
      </w:r>
      <w:r w:rsidR="00905578" w:rsidRPr="00440D9A"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  <w:t>ontaminación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, </w:t>
      </w:r>
      <w:r w:rsidR="00905578" w:rsidRPr="00440D9A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 w:rsidR="00905578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2% de las familias encuestadas su 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p</w:t>
      </w:r>
      <w:r w:rsidR="00905578" w:rsidRPr="00440D9A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rincipal problemática 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a</w:t>
      </w:r>
      <w:r w:rsidR="00905578" w:rsidRPr="00440D9A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mbiental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 es </w:t>
      </w:r>
      <w:r w:rsidR="00951259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d</w:t>
      </w:r>
      <w:r w:rsidR="00951259" w:rsidRPr="00440D9A"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  <w:t>eforestación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,</w:t>
      </w:r>
      <w:r w:rsidR="00951259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 </w:t>
      </w:r>
      <w:r w:rsidR="00905578" w:rsidRPr="00440D9A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 w:rsidR="00905578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95125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0</w:t>
      </w:r>
      <w:r w:rsidR="00905578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su 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p</w:t>
      </w:r>
      <w:r w:rsidR="00905578" w:rsidRPr="00440D9A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rincipal problemática 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a</w:t>
      </w:r>
      <w:r w:rsidR="00905578" w:rsidRPr="00440D9A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mbiental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 es </w:t>
      </w:r>
      <w:r w:rsidR="00951259"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  <w:t>s</w:t>
      </w:r>
      <w:r w:rsidR="00951259" w:rsidRPr="00440D9A"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  <w:t>obreexplotación de los recursos naturales</w:t>
      </w:r>
      <w:r w:rsidR="00951259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 y </w:t>
      </w:r>
      <w:r w:rsidR="00905578" w:rsidRPr="00440D9A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el</w:t>
      </w:r>
      <w:r w:rsidR="00905578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</w:t>
      </w:r>
      <w:r w:rsidR="00951259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 w:rsidR="00905578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su 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p</w:t>
      </w:r>
      <w:r w:rsidR="00905578" w:rsidRPr="00440D9A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rincipal problemática 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a</w:t>
      </w:r>
      <w:r w:rsidR="00905578" w:rsidRPr="00440D9A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mbiental</w:t>
      </w:r>
      <w:r w:rsidR="00905578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 xml:space="preserve"> es </w:t>
      </w:r>
      <w:r w:rsidR="00951259"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  <w:t>u</w:t>
      </w:r>
      <w:r w:rsidR="00951259" w:rsidRPr="00440D9A"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  <w:t>so de fertilizantes químicos y métodos artificiales de cultivo</w:t>
      </w:r>
      <w:r w:rsidR="00951259">
        <w:rPr>
          <w:rFonts w:ascii="Arial Narrow" w:eastAsia="Times New Roman" w:hAnsi="Arial Narrow" w:cs="Calibri"/>
          <w:b w:val="0"/>
          <w:color w:val="auto"/>
          <w:sz w:val="20"/>
          <w:szCs w:val="20"/>
          <w:lang w:val="es-CO" w:eastAsia="es-CO"/>
        </w:rPr>
        <w:t>.</w:t>
      </w:r>
    </w:p>
    <w:p w14:paraId="464B6DFE" w14:textId="3823030D" w:rsidR="00905578" w:rsidRPr="009E5ED3" w:rsidRDefault="009E5ED3" w:rsidP="00F27204">
      <w:pPr>
        <w:spacing w:after="200" w:line="240" w:lineRule="auto"/>
        <w:jc w:val="both"/>
        <w:rPr>
          <w:rFonts w:ascii="Arial Narrow" w:hAnsi="Arial Narrow" w:cstheme="minorHAnsi"/>
          <w:noProof/>
          <w:color w:val="auto"/>
          <w:sz w:val="24"/>
          <w:szCs w:val="24"/>
        </w:rPr>
      </w:pPr>
      <w:r w:rsidRPr="009E5ED3">
        <w:rPr>
          <w:rFonts w:ascii="Arial Narrow" w:hAnsi="Arial Narrow" w:cstheme="minorHAnsi"/>
          <w:noProof/>
          <w:color w:val="auto"/>
          <w:sz w:val="24"/>
          <w:szCs w:val="24"/>
        </w:rPr>
        <w:t>25. Principales puntos de aprovechamiento forestal</w:t>
      </w:r>
    </w:p>
    <w:tbl>
      <w:tblPr>
        <w:tblStyle w:val="Tablaconcuadrcula"/>
        <w:tblW w:w="9603" w:type="dxa"/>
        <w:tblInd w:w="-536" w:type="dxa"/>
        <w:tblLook w:val="04A0" w:firstRow="1" w:lastRow="0" w:firstColumn="1" w:lastColumn="0" w:noHBand="0" w:noVBand="1"/>
      </w:tblPr>
      <w:tblGrid>
        <w:gridCol w:w="3220"/>
        <w:gridCol w:w="6383"/>
      </w:tblGrid>
      <w:tr w:rsidR="007A50F3" w:rsidRPr="00197AA7" w14:paraId="19674768" w14:textId="77777777" w:rsidTr="002066B1">
        <w:tc>
          <w:tcPr>
            <w:tcW w:w="3220" w:type="dxa"/>
          </w:tcPr>
          <w:p w14:paraId="4170E01F" w14:textId="77777777" w:rsidR="002066B1" w:rsidRDefault="002066B1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  <w:p w14:paraId="06F05AAC" w14:textId="66255669" w:rsidR="008B4292" w:rsidRPr="00197AA7" w:rsidRDefault="008B429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 w:rsidRPr="00197AA7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Tabla No. 2</w:t>
            </w:r>
            <w:r w:rsidR="009E5ED3"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t>9</w:t>
            </w:r>
          </w:p>
          <w:tbl>
            <w:tblPr>
              <w:tblStyle w:val="Tablaconcuadrcula5oscura-nfasis6"/>
              <w:tblpPr w:leftFromText="141" w:rightFromText="141" w:horzAnchor="margin" w:tblpY="1305"/>
              <w:tblOverlap w:val="never"/>
              <w:tblW w:w="2898" w:type="dxa"/>
              <w:tblLook w:val="04A0" w:firstRow="1" w:lastRow="0" w:firstColumn="1" w:lastColumn="0" w:noHBand="0" w:noVBand="1"/>
            </w:tblPr>
            <w:tblGrid>
              <w:gridCol w:w="1734"/>
              <w:gridCol w:w="1164"/>
            </w:tblGrid>
            <w:tr w:rsidR="007A50F3" w:rsidRPr="007A50F3" w14:paraId="4A98E170" w14:textId="77777777" w:rsidTr="002066B1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6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34" w:type="dxa"/>
                  <w:hideMark/>
                </w:tcPr>
                <w:p w14:paraId="4EEE806B" w14:textId="77777777" w:rsidR="007A50F3" w:rsidRPr="007A50F3" w:rsidRDefault="007A50F3" w:rsidP="007A50F3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Principales puntos de aprovechamiento forestal</w:t>
                  </w:r>
                </w:p>
              </w:tc>
              <w:tc>
                <w:tcPr>
                  <w:tcW w:w="1164" w:type="dxa"/>
                  <w:hideMark/>
                </w:tcPr>
                <w:p w14:paraId="2EC159A5" w14:textId="77777777" w:rsidR="007A50F3" w:rsidRPr="007A50F3" w:rsidRDefault="007A50F3" w:rsidP="007A50F3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  <w:t xml:space="preserve">No. De encuestados </w:t>
                  </w:r>
                </w:p>
              </w:tc>
            </w:tr>
            <w:tr w:rsidR="007A50F3" w:rsidRPr="007A50F3" w14:paraId="3AA753A3" w14:textId="77777777" w:rsidTr="002066B1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34" w:type="dxa"/>
                  <w:noWrap/>
                  <w:hideMark/>
                </w:tcPr>
                <w:p w14:paraId="660D5F00" w14:textId="77777777" w:rsidR="007A50F3" w:rsidRPr="007A50F3" w:rsidRDefault="007A50F3" w:rsidP="007A50F3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Madera (leña)</w:t>
                  </w:r>
                </w:p>
              </w:tc>
              <w:tc>
                <w:tcPr>
                  <w:tcW w:w="1164" w:type="dxa"/>
                  <w:noWrap/>
                  <w:hideMark/>
                </w:tcPr>
                <w:p w14:paraId="2A02709F" w14:textId="77777777" w:rsidR="007A50F3" w:rsidRPr="007A50F3" w:rsidRDefault="007A50F3" w:rsidP="007A50F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27</w:t>
                  </w:r>
                </w:p>
              </w:tc>
            </w:tr>
            <w:tr w:rsidR="007A50F3" w:rsidRPr="007A50F3" w14:paraId="63DAB4A3" w14:textId="77777777" w:rsidTr="002066B1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34" w:type="dxa"/>
                  <w:noWrap/>
                  <w:hideMark/>
                </w:tcPr>
                <w:p w14:paraId="40405FD1" w14:textId="77777777" w:rsidR="007A50F3" w:rsidRPr="007A50F3" w:rsidRDefault="007A50F3" w:rsidP="007A50F3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Carbón</w:t>
                  </w:r>
                </w:p>
              </w:tc>
              <w:tc>
                <w:tcPr>
                  <w:tcW w:w="1164" w:type="dxa"/>
                  <w:noWrap/>
                  <w:hideMark/>
                </w:tcPr>
                <w:p w14:paraId="00A8B955" w14:textId="77777777" w:rsidR="007A50F3" w:rsidRPr="007A50F3" w:rsidRDefault="007A50F3" w:rsidP="007A50F3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1</w:t>
                  </w:r>
                </w:p>
              </w:tc>
            </w:tr>
            <w:tr w:rsidR="007A50F3" w:rsidRPr="007A50F3" w14:paraId="4B2A43F4" w14:textId="77777777" w:rsidTr="002066B1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34" w:type="dxa"/>
                  <w:noWrap/>
                  <w:hideMark/>
                </w:tcPr>
                <w:p w14:paraId="5850CB59" w14:textId="10344186" w:rsidR="007A50F3" w:rsidRPr="007A50F3" w:rsidRDefault="007A50F3" w:rsidP="007A50F3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Comida (sembrados)</w:t>
                  </w:r>
                </w:p>
              </w:tc>
              <w:tc>
                <w:tcPr>
                  <w:tcW w:w="1164" w:type="dxa"/>
                  <w:noWrap/>
                  <w:hideMark/>
                </w:tcPr>
                <w:p w14:paraId="2E95FD7C" w14:textId="77777777" w:rsidR="007A50F3" w:rsidRPr="007A50F3" w:rsidRDefault="007A50F3" w:rsidP="007A50F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14</w:t>
                  </w:r>
                </w:p>
              </w:tc>
            </w:tr>
            <w:tr w:rsidR="007A50F3" w:rsidRPr="007A50F3" w14:paraId="0977F51A" w14:textId="77777777" w:rsidTr="002066B1">
              <w:trPr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34" w:type="dxa"/>
                  <w:noWrap/>
                  <w:hideMark/>
                </w:tcPr>
                <w:p w14:paraId="2F7DD38A" w14:textId="77777777" w:rsidR="007A50F3" w:rsidRPr="007A50F3" w:rsidRDefault="007A50F3" w:rsidP="007A50F3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Ganado Leche</w:t>
                  </w:r>
                </w:p>
              </w:tc>
              <w:tc>
                <w:tcPr>
                  <w:tcW w:w="1164" w:type="dxa"/>
                  <w:noWrap/>
                  <w:hideMark/>
                </w:tcPr>
                <w:p w14:paraId="09291E31" w14:textId="77777777" w:rsidR="007A50F3" w:rsidRPr="007A50F3" w:rsidRDefault="007A50F3" w:rsidP="007A50F3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19</w:t>
                  </w:r>
                </w:p>
              </w:tc>
            </w:tr>
            <w:tr w:rsidR="007A50F3" w:rsidRPr="007A50F3" w14:paraId="13BD6455" w14:textId="77777777" w:rsidTr="002066B1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734" w:type="dxa"/>
                  <w:noWrap/>
                  <w:hideMark/>
                </w:tcPr>
                <w:p w14:paraId="5A029BDE" w14:textId="77777777" w:rsidR="007A50F3" w:rsidRPr="007A50F3" w:rsidRDefault="007A50F3" w:rsidP="007A50F3">
                  <w:pPr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color w:val="000000"/>
                      <w:sz w:val="20"/>
                      <w:szCs w:val="20"/>
                      <w:lang w:eastAsia="es-CO"/>
                    </w:rPr>
                    <w:t>Animales (Carne)</w:t>
                  </w:r>
                </w:p>
              </w:tc>
              <w:tc>
                <w:tcPr>
                  <w:tcW w:w="1164" w:type="dxa"/>
                  <w:noWrap/>
                  <w:hideMark/>
                </w:tcPr>
                <w:p w14:paraId="3122810C" w14:textId="77777777" w:rsidR="007A50F3" w:rsidRPr="007A50F3" w:rsidRDefault="007A50F3" w:rsidP="007A50F3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</w:pPr>
                  <w:r w:rsidRPr="007A50F3">
                    <w:rPr>
                      <w:rFonts w:ascii="Arial Narrow" w:eastAsia="Times New Roman" w:hAnsi="Arial Narrow" w:cs="Calibri"/>
                      <w:b w:val="0"/>
                      <w:color w:val="000000"/>
                      <w:sz w:val="20"/>
                      <w:szCs w:val="20"/>
                      <w:lang w:val="es-CO" w:eastAsia="es-CO"/>
                    </w:rPr>
                    <w:t>21</w:t>
                  </w:r>
                </w:p>
              </w:tc>
            </w:tr>
          </w:tbl>
          <w:p w14:paraId="4DD32BF6" w14:textId="77777777" w:rsidR="008B4292" w:rsidRPr="00197AA7" w:rsidRDefault="008B429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</w:p>
        </w:tc>
        <w:tc>
          <w:tcPr>
            <w:tcW w:w="6383" w:type="dxa"/>
          </w:tcPr>
          <w:p w14:paraId="394A4E0A" w14:textId="7CBDCBEA" w:rsidR="008B4292" w:rsidRPr="00197AA7" w:rsidRDefault="007A50F3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</w:pPr>
            <w:r>
              <w:rPr>
                <w:rFonts w:ascii="Arial Narrow" w:hAnsi="Arial Narrow" w:cstheme="minorHAnsi"/>
                <w:noProof/>
                <w:color w:val="auto"/>
                <w:sz w:val="24"/>
                <w:szCs w:val="24"/>
                <w:lang w:val="es-CO"/>
              </w:rPr>
              <w:drawing>
                <wp:inline distT="0" distB="0" distL="0" distR="0" wp14:anchorId="0301A063" wp14:editId="0DB14EB6">
                  <wp:extent cx="3914775" cy="3138615"/>
                  <wp:effectExtent l="0" t="0" r="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630" cy="31465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2A0AF05" w14:textId="42FA70A3" w:rsidR="008B4292" w:rsidRPr="00DE636D" w:rsidRDefault="008B4292" w:rsidP="00856B52">
            <w:pPr>
              <w:spacing w:after="200"/>
              <w:jc w:val="both"/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</w:pPr>
            <w:r w:rsidRPr="00DE636D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Grafica No. 2</w:t>
            </w:r>
            <w:r w:rsidR="009E5ED3">
              <w:rPr>
                <w:rFonts w:ascii="Arial Narrow" w:hAnsi="Arial Narrow" w:cstheme="minorHAnsi"/>
                <w:noProof/>
                <w:color w:val="auto"/>
                <w:sz w:val="22"/>
                <w:lang w:val="es-CO"/>
              </w:rPr>
              <w:t>9</w:t>
            </w:r>
          </w:p>
        </w:tc>
      </w:tr>
    </w:tbl>
    <w:p w14:paraId="608F3BE9" w14:textId="6E0BB94A" w:rsidR="00862FF7" w:rsidRDefault="009E5ED3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</w:pPr>
      <w:r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En grafica </w:t>
      </w:r>
      <w:r w:rsidR="00862FF7"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No. 29</w:t>
      </w:r>
      <w:r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se observa que el</w:t>
      </w:r>
      <w:r w:rsidR="00862FF7"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54% de las familias encuestadas </w:t>
      </w:r>
      <w:r w:rsid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p</w:t>
      </w:r>
      <w:r w:rsidR="00862FF7" w:rsidRPr="007A50F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rincipal punto de aprovechamiento forestal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m</w:t>
      </w:r>
      <w:r w:rsidR="00862FF7" w:rsidRPr="007A50F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adera (leña)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="00862FF7"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</w:t>
      </w:r>
      <w:r w:rsidR="00862FF7"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</w:t>
      </w:r>
      <w:r w:rsid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p</w:t>
      </w:r>
      <w:r w:rsidR="00862FF7" w:rsidRPr="007A50F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rincipal punto de aprovechamiento forestal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c</w:t>
      </w:r>
      <w:r w:rsidR="00862FF7" w:rsidRPr="007A50F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arbón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,</w:t>
      </w:r>
      <w:r w:rsidR="00862FF7"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 el </w:t>
      </w:r>
      <w:r w:rsid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28</w:t>
      </w:r>
      <w:r w:rsidR="00862FF7"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</w:t>
      </w:r>
      <w:r w:rsid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p</w:t>
      </w:r>
      <w:r w:rsidR="00862FF7" w:rsidRPr="007A50F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rincipal punto de aprovechamiento forestal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 c</w:t>
      </w:r>
      <w:r w:rsidR="00862FF7" w:rsidRPr="007A50F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omida (</w:t>
      </w:r>
      <w:r w:rsidR="00862FF7" w:rsidRP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sembrados</w:t>
      </w:r>
      <w:r w:rsidR="00862FF7" w:rsidRPr="007A50F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)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, </w:t>
      </w:r>
      <w:r w:rsidR="00862FF7"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9C32F6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38</w:t>
      </w:r>
      <w:r w:rsidR="00862FF7"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</w:t>
      </w:r>
      <w:r w:rsid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p</w:t>
      </w:r>
      <w:r w:rsidR="00862FF7" w:rsidRPr="007A50F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rincipal punto de aprovechamiento forestal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C32F6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g</w:t>
      </w:r>
      <w:r w:rsidR="009C32F6" w:rsidRPr="009C32F6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anado </w:t>
      </w:r>
      <w:r w:rsidR="009C32F6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l</w:t>
      </w:r>
      <w:r w:rsidR="009C32F6" w:rsidRPr="009C32F6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eche</w:t>
      </w:r>
      <w:r w:rsidR="009C32F6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y </w:t>
      </w:r>
      <w:r w:rsidR="00862FF7"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9C32F6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>42</w:t>
      </w:r>
      <w:r w:rsidR="00862FF7" w:rsidRP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% de las familias encuestadas </w:t>
      </w:r>
      <w:r w:rsidR="00862FF7"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  <w:t xml:space="preserve">el 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p</w:t>
      </w:r>
      <w:r w:rsidR="00862FF7" w:rsidRPr="007A50F3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rincipal punto de aprovechamiento forestal</w:t>
      </w:r>
      <w:r w:rsidR="00862FF7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es</w:t>
      </w:r>
      <w:r w:rsidR="009C32F6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 xml:space="preserve"> </w:t>
      </w:r>
      <w:r w:rsidR="009C32F6" w:rsidRPr="009C32F6"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>Animales (Carne)</w:t>
      </w:r>
    </w:p>
    <w:p w14:paraId="346D1FDD" w14:textId="37410596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54802A5A" w14:textId="53E596E3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29DA544A" w14:textId="37E05BD9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353059D1" w14:textId="1AF2736E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624307E5" w14:textId="4092BA3A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57FF1B56" w14:textId="70C88B08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588A951C" w14:textId="57873FE4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7AAAFD2B" w14:textId="0CBF57AE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239367D5" w14:textId="69032401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38891B19" w14:textId="7EE154A9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2579DBA5" w14:textId="4EEC1358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51AEFEF8" w14:textId="41784E6E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3F659FBD" w14:textId="38ADDDF7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01293170" w14:textId="245A4DF6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376D99A8" w14:textId="02AC855C" w:rsidR="00F126DC" w:rsidRDefault="00F126DC" w:rsidP="00862FF7">
      <w:pPr>
        <w:spacing w:after="200" w:line="240" w:lineRule="auto"/>
        <w:jc w:val="both"/>
        <w:rPr>
          <w:rFonts w:ascii="Arial Narrow" w:eastAsia="Times New Roman" w:hAnsi="Arial Narrow" w:cs="Calibri"/>
          <w:b w:val="0"/>
          <w:color w:val="000000"/>
          <w:sz w:val="20"/>
          <w:szCs w:val="20"/>
          <w:lang w:val="es-CO" w:eastAsia="es-CO"/>
        </w:rPr>
      </w:pPr>
    </w:p>
    <w:p w14:paraId="50392814" w14:textId="7A6AF968" w:rsidR="00F126DC" w:rsidRDefault="00B945F1" w:rsidP="00F126DC">
      <w:pPr>
        <w:spacing w:after="200" w:line="240" w:lineRule="auto"/>
        <w:jc w:val="center"/>
        <w:rPr>
          <w:rFonts w:ascii="Arial Narrow" w:eastAsia="Times New Roman" w:hAnsi="Arial Narrow" w:cs="Calibri"/>
          <w:b w:val="0"/>
          <w:color w:val="000000"/>
          <w:sz w:val="24"/>
          <w:szCs w:val="24"/>
          <w:lang w:val="es-CO" w:eastAsia="es-CO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32473172" wp14:editId="05ADBE58">
            <wp:simplePos x="0" y="0"/>
            <wp:positionH relativeFrom="column">
              <wp:posOffset>-394335</wp:posOffset>
            </wp:positionH>
            <wp:positionV relativeFrom="paragraph">
              <wp:posOffset>347980</wp:posOffset>
            </wp:positionV>
            <wp:extent cx="3234690" cy="2426018"/>
            <wp:effectExtent l="190500" t="171450" r="194310" b="184150"/>
            <wp:wrapNone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690" cy="242601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26DC">
        <w:rPr>
          <w:rFonts w:ascii="Arial Narrow" w:eastAsia="Times New Roman" w:hAnsi="Arial Narrow" w:cs="Calibri"/>
          <w:b w:val="0"/>
          <w:color w:val="000000"/>
          <w:sz w:val="24"/>
          <w:szCs w:val="24"/>
          <w:lang w:val="es-CO" w:eastAsia="es-CO"/>
        </w:rPr>
        <w:t xml:space="preserve">Anexos fotográficos </w:t>
      </w:r>
    </w:p>
    <w:p w14:paraId="54FD719D" w14:textId="0633A550" w:rsidR="00F126DC" w:rsidRDefault="00B945F1" w:rsidP="00F126DC">
      <w:pPr>
        <w:spacing w:after="200" w:line="240" w:lineRule="auto"/>
        <w:jc w:val="center"/>
        <w:rPr>
          <w:rFonts w:ascii="Arial Narrow" w:eastAsia="Times New Roman" w:hAnsi="Arial Narrow" w:cs="Calibri"/>
          <w:b w:val="0"/>
          <w:color w:val="000000"/>
          <w:sz w:val="24"/>
          <w:szCs w:val="24"/>
          <w:lang w:val="es-CO" w:eastAsia="es-CO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7040ADB7" wp14:editId="6D5024D2">
            <wp:simplePos x="0" y="0"/>
            <wp:positionH relativeFrom="column">
              <wp:posOffset>3148573</wp:posOffset>
            </wp:positionH>
            <wp:positionV relativeFrom="paragraph">
              <wp:posOffset>122555</wp:posOffset>
            </wp:positionV>
            <wp:extent cx="2892436" cy="3856694"/>
            <wp:effectExtent l="133350" t="114300" r="136525" b="163195"/>
            <wp:wrapNone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436" cy="38566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11854B59" w14:textId="318A10F5" w:rsidR="00F126DC" w:rsidRDefault="00B945F1" w:rsidP="00F126DC">
      <w:pPr>
        <w:spacing w:after="200" w:line="240" w:lineRule="auto"/>
        <w:jc w:val="center"/>
        <w:rPr>
          <w:rFonts w:ascii="Arial Narrow" w:eastAsia="Times New Roman" w:hAnsi="Arial Narrow" w:cs="Calibri"/>
          <w:b w:val="0"/>
          <w:color w:val="000000"/>
          <w:sz w:val="24"/>
          <w:szCs w:val="24"/>
          <w:lang w:val="es-CO" w:eastAsia="es-CO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00AED8D0" wp14:editId="46DE79D7">
            <wp:simplePos x="0" y="0"/>
            <wp:positionH relativeFrom="page">
              <wp:align>right</wp:align>
            </wp:positionH>
            <wp:positionV relativeFrom="paragraph">
              <wp:posOffset>4610735</wp:posOffset>
            </wp:positionV>
            <wp:extent cx="3416299" cy="2562225"/>
            <wp:effectExtent l="266700" t="266700" r="260985" b="276225"/>
            <wp:wrapNone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299" cy="25622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5" behindDoc="1" locked="0" layoutInCell="1" allowOverlap="1" wp14:anchorId="09F8D2AE" wp14:editId="5FF518ED">
            <wp:simplePos x="0" y="0"/>
            <wp:positionH relativeFrom="column">
              <wp:posOffset>-356235</wp:posOffset>
            </wp:positionH>
            <wp:positionV relativeFrom="paragraph">
              <wp:posOffset>4649470</wp:posOffset>
            </wp:positionV>
            <wp:extent cx="3363595" cy="3590925"/>
            <wp:effectExtent l="171450" t="133350" r="160655" b="161925"/>
            <wp:wrapNone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933"/>
                    <a:stretch/>
                  </pic:blipFill>
                  <pic:spPr bwMode="auto">
                    <a:xfrm>
                      <a:off x="0" y="0"/>
                      <a:ext cx="3363595" cy="35909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54FB2188" wp14:editId="58CA248C">
            <wp:simplePos x="0" y="0"/>
            <wp:positionH relativeFrom="margin">
              <wp:align>left</wp:align>
            </wp:positionH>
            <wp:positionV relativeFrom="paragraph">
              <wp:posOffset>2124710</wp:posOffset>
            </wp:positionV>
            <wp:extent cx="3431540" cy="2573655"/>
            <wp:effectExtent l="304800" t="304800" r="321310" b="321945"/>
            <wp:wrapNone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40" cy="257365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639623" w14:textId="7DEA464A" w:rsidR="00F126DC" w:rsidRPr="00F126DC" w:rsidRDefault="00F126DC" w:rsidP="00F126DC">
      <w:pPr>
        <w:spacing w:after="200" w:line="240" w:lineRule="auto"/>
        <w:jc w:val="center"/>
        <w:rPr>
          <w:rFonts w:ascii="Arial Narrow" w:eastAsia="Times New Roman" w:hAnsi="Arial Narrow" w:cs="Calibri"/>
          <w:b w:val="0"/>
          <w:color w:val="000000"/>
          <w:sz w:val="24"/>
          <w:szCs w:val="24"/>
          <w:lang w:val="es-CO" w:eastAsia="es-CO"/>
        </w:rPr>
      </w:pPr>
    </w:p>
    <w:p w14:paraId="52C7BDF2" w14:textId="332680BA" w:rsidR="00862FF7" w:rsidRDefault="00862FF7">
      <w:pPr>
        <w:spacing w:after="200"/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</w:pP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br w:type="page"/>
      </w:r>
    </w:p>
    <w:p w14:paraId="672529BF" w14:textId="2468FC16" w:rsidR="00EA75E7" w:rsidRDefault="00EA75E7">
      <w:pPr>
        <w:spacing w:after="200"/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27C25D34" wp14:editId="73292DC0">
            <wp:simplePos x="0" y="0"/>
            <wp:positionH relativeFrom="column">
              <wp:posOffset>-451485</wp:posOffset>
            </wp:positionH>
            <wp:positionV relativeFrom="paragraph">
              <wp:posOffset>195580</wp:posOffset>
            </wp:positionV>
            <wp:extent cx="3746500" cy="2809875"/>
            <wp:effectExtent l="304800" t="304800" r="330200" b="333375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00" cy="28098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21984D" w14:textId="481859C6" w:rsidR="00EA75E7" w:rsidRDefault="00EA75E7">
      <w:pPr>
        <w:spacing w:after="200"/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107AE9F4" wp14:editId="21DA9AB7">
            <wp:simplePos x="0" y="0"/>
            <wp:positionH relativeFrom="page">
              <wp:align>right</wp:align>
            </wp:positionH>
            <wp:positionV relativeFrom="paragraph">
              <wp:posOffset>6985</wp:posOffset>
            </wp:positionV>
            <wp:extent cx="2685192" cy="2762250"/>
            <wp:effectExtent l="361950" t="304800" r="477520" b="304800"/>
            <wp:wrapNone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69" t="22489" r="4927" b="15866"/>
                    <a:stretch/>
                  </pic:blipFill>
                  <pic:spPr bwMode="auto">
                    <a:xfrm>
                      <a:off x="0" y="0"/>
                      <a:ext cx="2685192" cy="2762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0BCD2F7" w14:textId="1AAD29AE" w:rsidR="00EA75E7" w:rsidRDefault="00EA75E7">
      <w:pPr>
        <w:spacing w:after="200"/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</w:pPr>
    </w:p>
    <w:p w14:paraId="04267C20" w14:textId="0E14B4D5" w:rsidR="00EA75E7" w:rsidRDefault="00EA75E7" w:rsidP="00EA75E7">
      <w:pPr>
        <w:tabs>
          <w:tab w:val="left" w:pos="1050"/>
        </w:tabs>
        <w:spacing w:after="200"/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</w:pPr>
      <w:r>
        <w:rPr>
          <w:rFonts w:ascii="Arial Narrow" w:eastAsia="Times New Roman" w:hAnsi="Arial Narrow" w:cs="Calibri"/>
          <w:b w:val="0"/>
          <w:color w:val="000000"/>
          <w:sz w:val="20"/>
          <w:szCs w:val="20"/>
          <w:lang w:eastAsia="es-CO"/>
        </w:rPr>
        <w:tab/>
      </w:r>
    </w:p>
    <w:p w14:paraId="04027764" w14:textId="07F0CC09" w:rsidR="00862FF7" w:rsidRPr="00862FF7" w:rsidRDefault="00EA75E7" w:rsidP="00862FF7">
      <w:pPr>
        <w:spacing w:after="200" w:line="240" w:lineRule="auto"/>
        <w:jc w:val="both"/>
        <w:rPr>
          <w:rFonts w:ascii="Arial Narrow" w:hAnsi="Arial Narrow" w:cstheme="minorHAnsi"/>
          <w:b w:val="0"/>
          <w:bCs/>
          <w:noProof/>
          <w:color w:val="auto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708AF47D" wp14:editId="6049CCA6">
            <wp:simplePos x="0" y="0"/>
            <wp:positionH relativeFrom="column">
              <wp:posOffset>885825</wp:posOffset>
            </wp:positionH>
            <wp:positionV relativeFrom="paragraph">
              <wp:posOffset>5157470</wp:posOffset>
            </wp:positionV>
            <wp:extent cx="3409950" cy="2557463"/>
            <wp:effectExtent l="133350" t="114300" r="152400" b="167005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55746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 wp14:anchorId="572C581D" wp14:editId="22B0FFDE">
            <wp:simplePos x="0" y="0"/>
            <wp:positionH relativeFrom="column">
              <wp:posOffset>2996565</wp:posOffset>
            </wp:positionH>
            <wp:positionV relativeFrom="paragraph">
              <wp:posOffset>2093595</wp:posOffset>
            </wp:positionV>
            <wp:extent cx="2838450" cy="3784766"/>
            <wp:effectExtent l="152400" t="152400" r="152400" b="158750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889" cy="3788018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375729A5" wp14:editId="5D47D5B2">
            <wp:simplePos x="0" y="0"/>
            <wp:positionH relativeFrom="margin">
              <wp:posOffset>-118110</wp:posOffset>
            </wp:positionH>
            <wp:positionV relativeFrom="paragraph">
              <wp:posOffset>2414905</wp:posOffset>
            </wp:positionV>
            <wp:extent cx="3557905" cy="2850236"/>
            <wp:effectExtent l="190500" t="171450" r="194945" b="198120"/>
            <wp:wrapNone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929"/>
                    <a:stretch/>
                  </pic:blipFill>
                  <pic:spPr bwMode="auto">
                    <a:xfrm>
                      <a:off x="0" y="0"/>
                      <a:ext cx="3557905" cy="285023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 cmpd="sng" algn="ctr">
                      <a:solidFill>
                        <a:srgbClr val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62FF7" w:rsidRPr="00862FF7" w:rsidSect="00CF3E17">
      <w:headerReference w:type="default" r:id="rId49"/>
      <w:footerReference w:type="default" r:id="rId50"/>
      <w:pgSz w:w="11906" w:h="16838" w:code="9"/>
      <w:pgMar w:top="1417" w:right="1701" w:bottom="1417" w:left="1701" w:header="0" w:footer="289" w:gutter="0"/>
      <w:pgNumType w:start="1"/>
      <w:cols w:space="720"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E0F509" w14:textId="77777777" w:rsidR="007E6306" w:rsidRDefault="007E6306">
      <w:r>
        <w:separator/>
      </w:r>
    </w:p>
    <w:p w14:paraId="6D253AED" w14:textId="77777777" w:rsidR="007E6306" w:rsidRDefault="007E6306"/>
  </w:endnote>
  <w:endnote w:type="continuationSeparator" w:id="0">
    <w:p w14:paraId="1F6EC6FC" w14:textId="77777777" w:rsidR="007E6306" w:rsidRDefault="007E6306">
      <w:r>
        <w:continuationSeparator/>
      </w:r>
    </w:p>
    <w:p w14:paraId="77D48277" w14:textId="77777777" w:rsidR="007E6306" w:rsidRDefault="007E630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noProof/>
      </w:rPr>
      <w:id w:val="-890194395"/>
      <w:docPartObj>
        <w:docPartGallery w:val="Page Numbers (Bottom of Page)"/>
        <w:docPartUnique/>
      </w:docPartObj>
    </w:sdtPr>
    <w:sdtEndPr/>
    <w:sdtContent>
      <w:p w14:paraId="3D0C8A0A" w14:textId="77777777" w:rsidR="00DF027C" w:rsidRDefault="00DF027C">
        <w:pPr>
          <w:pStyle w:val="Piedepgina"/>
          <w:jc w:val="center"/>
          <w:rPr>
            <w:noProof/>
          </w:rPr>
        </w:pPr>
        <w:r>
          <w:rPr>
            <w:noProof/>
            <w:lang w:bidi="es-ES"/>
          </w:rPr>
          <w:fldChar w:fldCharType="begin"/>
        </w:r>
        <w:r>
          <w:rPr>
            <w:noProof/>
            <w:lang w:bidi="es-ES"/>
          </w:rPr>
          <w:instrText xml:space="preserve"> PAGE   \* MERGEFORMAT </w:instrText>
        </w:r>
        <w:r>
          <w:rPr>
            <w:noProof/>
            <w:lang w:bidi="es-ES"/>
          </w:rPr>
          <w:fldChar w:fldCharType="separate"/>
        </w:r>
        <w:r w:rsidR="00AB02A7">
          <w:rPr>
            <w:noProof/>
            <w:lang w:bidi="es-ES"/>
          </w:rPr>
          <w:t>2</w:t>
        </w:r>
        <w:r>
          <w:rPr>
            <w:noProof/>
            <w:lang w:bidi="es-ES"/>
          </w:rPr>
          <w:fldChar w:fldCharType="end"/>
        </w:r>
      </w:p>
    </w:sdtContent>
  </w:sdt>
  <w:p w14:paraId="25188271" w14:textId="77777777" w:rsidR="00DF027C" w:rsidRDefault="00DF027C">
    <w:pPr>
      <w:pStyle w:val="Piedepgina"/>
      <w:rPr>
        <w:noProof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C60A33" w14:textId="77777777" w:rsidR="007E6306" w:rsidRDefault="007E6306">
      <w:r>
        <w:separator/>
      </w:r>
    </w:p>
    <w:p w14:paraId="2E8205FE" w14:textId="77777777" w:rsidR="007E6306" w:rsidRDefault="007E6306"/>
  </w:footnote>
  <w:footnote w:type="continuationSeparator" w:id="0">
    <w:p w14:paraId="4735C32A" w14:textId="77777777" w:rsidR="007E6306" w:rsidRDefault="007E6306">
      <w:r>
        <w:continuationSeparator/>
      </w:r>
    </w:p>
    <w:p w14:paraId="748D060F" w14:textId="77777777" w:rsidR="007E6306" w:rsidRDefault="007E630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8E6B64" w14:textId="52AB75C1" w:rsidR="00D077E9" w:rsidRDefault="00D077E9" w:rsidP="00D077E9">
    <w:pPr>
      <w:pStyle w:val="Encabezado"/>
      <w:rPr>
        <w:noProof/>
      </w:rPr>
    </w:pPr>
  </w:p>
  <w:p w14:paraId="16D1569D" w14:textId="77F49548" w:rsidR="003E31FC" w:rsidRDefault="003E31FC" w:rsidP="00D077E9">
    <w:pPr>
      <w:pStyle w:val="Encabezado"/>
      <w:rPr>
        <w:noProof/>
      </w:rPr>
    </w:pPr>
  </w:p>
  <w:p w14:paraId="7D0FD999" w14:textId="1690FBD7" w:rsidR="003E31FC" w:rsidRDefault="003E31FC" w:rsidP="00D077E9">
    <w:pPr>
      <w:pStyle w:val="Encabezado"/>
      <w:rPr>
        <w:noProof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31A27FE" wp14:editId="11DEFF81">
              <wp:simplePos x="0" y="0"/>
              <wp:positionH relativeFrom="column">
                <wp:posOffset>-30835</wp:posOffset>
              </wp:positionH>
              <wp:positionV relativeFrom="paragraph">
                <wp:posOffset>138843</wp:posOffset>
              </wp:positionV>
              <wp:extent cx="6283841" cy="0"/>
              <wp:effectExtent l="57150" t="38100" r="41275" b="95250"/>
              <wp:wrapNone/>
              <wp:docPr id="4" name="Conector rec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83841" cy="0"/>
                      </a:xfrm>
                      <a:prstGeom prst="line">
                        <a:avLst/>
                      </a:prstGeom>
                      <a:ln>
                        <a:solidFill>
                          <a:srgbClr val="005024"/>
                        </a:solidFill>
                      </a:ln>
                    </wps:spPr>
                    <wps:style>
                      <a:lnRef idx="2">
                        <a:schemeClr val="accent2"/>
                      </a:lnRef>
                      <a:fillRef idx="0">
                        <a:schemeClr val="accent2"/>
                      </a:fillRef>
                      <a:effectRef idx="1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037AFD8F" id="Conector recto 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5pt,10.95pt" to="492.3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" strokecolor="#005024" strokeweight="2pt">
              <v:shadow on="t" color="black" opacity="28270f" origin=",.5" offset="0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D03A55"/>
    <w:multiLevelType w:val="hybridMultilevel"/>
    <w:tmpl w:val="2292AB3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9B02AB"/>
    <w:multiLevelType w:val="hybridMultilevel"/>
    <w:tmpl w:val="D0168840"/>
    <w:lvl w:ilvl="0" w:tplc="7C507E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BA70D42"/>
    <w:multiLevelType w:val="hybridMultilevel"/>
    <w:tmpl w:val="2292AB3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8637457">
    <w:abstractNumId w:val="1"/>
  </w:num>
  <w:num w:numId="2" w16cid:durableId="102922886">
    <w:abstractNumId w:val="2"/>
  </w:num>
  <w:num w:numId="3" w16cid:durableId="5126509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defaultTabStop w:val="720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0AF3"/>
    <w:rsid w:val="000017DF"/>
    <w:rsid w:val="00012402"/>
    <w:rsid w:val="00013DA9"/>
    <w:rsid w:val="000220EB"/>
    <w:rsid w:val="0002482E"/>
    <w:rsid w:val="00047291"/>
    <w:rsid w:val="00050324"/>
    <w:rsid w:val="0005042C"/>
    <w:rsid w:val="00052390"/>
    <w:rsid w:val="00053B57"/>
    <w:rsid w:val="000658A5"/>
    <w:rsid w:val="000711AA"/>
    <w:rsid w:val="000744DA"/>
    <w:rsid w:val="000747A0"/>
    <w:rsid w:val="00093513"/>
    <w:rsid w:val="000A0150"/>
    <w:rsid w:val="000C1DFE"/>
    <w:rsid w:val="000C321D"/>
    <w:rsid w:val="000E63C9"/>
    <w:rsid w:val="000E6C5D"/>
    <w:rsid w:val="001106F2"/>
    <w:rsid w:val="00110E03"/>
    <w:rsid w:val="001248B9"/>
    <w:rsid w:val="00130E9D"/>
    <w:rsid w:val="00134A51"/>
    <w:rsid w:val="00150A6D"/>
    <w:rsid w:val="00163296"/>
    <w:rsid w:val="00175AD4"/>
    <w:rsid w:val="00185B35"/>
    <w:rsid w:val="00197AA7"/>
    <w:rsid w:val="001A23EC"/>
    <w:rsid w:val="001A4056"/>
    <w:rsid w:val="001A431D"/>
    <w:rsid w:val="001D1399"/>
    <w:rsid w:val="001F172A"/>
    <w:rsid w:val="001F2BC8"/>
    <w:rsid w:val="001F5F6B"/>
    <w:rsid w:val="002066B1"/>
    <w:rsid w:val="00211935"/>
    <w:rsid w:val="00231667"/>
    <w:rsid w:val="00242F6C"/>
    <w:rsid w:val="00243EBC"/>
    <w:rsid w:val="00246A35"/>
    <w:rsid w:val="002518B8"/>
    <w:rsid w:val="00284348"/>
    <w:rsid w:val="002D6B69"/>
    <w:rsid w:val="002E0FA5"/>
    <w:rsid w:val="002E32E5"/>
    <w:rsid w:val="002E7105"/>
    <w:rsid w:val="002F2D33"/>
    <w:rsid w:val="002F51F5"/>
    <w:rsid w:val="00312137"/>
    <w:rsid w:val="00313880"/>
    <w:rsid w:val="00320271"/>
    <w:rsid w:val="00322DD3"/>
    <w:rsid w:val="00323E6F"/>
    <w:rsid w:val="00324753"/>
    <w:rsid w:val="00330359"/>
    <w:rsid w:val="00336EC2"/>
    <w:rsid w:val="0033762F"/>
    <w:rsid w:val="00360494"/>
    <w:rsid w:val="00361C61"/>
    <w:rsid w:val="00366C7E"/>
    <w:rsid w:val="00376BE1"/>
    <w:rsid w:val="00384EA3"/>
    <w:rsid w:val="003A39A1"/>
    <w:rsid w:val="003C0E42"/>
    <w:rsid w:val="003C2191"/>
    <w:rsid w:val="003D3863"/>
    <w:rsid w:val="003E31FC"/>
    <w:rsid w:val="003F0DB8"/>
    <w:rsid w:val="00401A52"/>
    <w:rsid w:val="00406E96"/>
    <w:rsid w:val="004110DE"/>
    <w:rsid w:val="004223D1"/>
    <w:rsid w:val="0042320E"/>
    <w:rsid w:val="0044085A"/>
    <w:rsid w:val="00440D9A"/>
    <w:rsid w:val="004A3D02"/>
    <w:rsid w:val="004B21A5"/>
    <w:rsid w:val="004C0B9A"/>
    <w:rsid w:val="004E5FEE"/>
    <w:rsid w:val="005037F0"/>
    <w:rsid w:val="00504B57"/>
    <w:rsid w:val="00516A86"/>
    <w:rsid w:val="00520CE7"/>
    <w:rsid w:val="005214C6"/>
    <w:rsid w:val="00524A49"/>
    <w:rsid w:val="00526AD4"/>
    <w:rsid w:val="005275F6"/>
    <w:rsid w:val="00536AFC"/>
    <w:rsid w:val="00562E9A"/>
    <w:rsid w:val="00572102"/>
    <w:rsid w:val="005A0943"/>
    <w:rsid w:val="005B4105"/>
    <w:rsid w:val="005F1BB0"/>
    <w:rsid w:val="005F4CA1"/>
    <w:rsid w:val="005F5231"/>
    <w:rsid w:val="00601CD6"/>
    <w:rsid w:val="00602CFC"/>
    <w:rsid w:val="00656C4D"/>
    <w:rsid w:val="00661F76"/>
    <w:rsid w:val="00665764"/>
    <w:rsid w:val="006C504A"/>
    <w:rsid w:val="006C51C5"/>
    <w:rsid w:val="006D4BA3"/>
    <w:rsid w:val="006E5716"/>
    <w:rsid w:val="006F67BC"/>
    <w:rsid w:val="006F6E76"/>
    <w:rsid w:val="006F7FC3"/>
    <w:rsid w:val="007302B3"/>
    <w:rsid w:val="00730733"/>
    <w:rsid w:val="007309A6"/>
    <w:rsid w:val="00730E3A"/>
    <w:rsid w:val="00736AAF"/>
    <w:rsid w:val="007443C1"/>
    <w:rsid w:val="00745C83"/>
    <w:rsid w:val="0075327C"/>
    <w:rsid w:val="007575FD"/>
    <w:rsid w:val="00765B2A"/>
    <w:rsid w:val="00783A34"/>
    <w:rsid w:val="0078512D"/>
    <w:rsid w:val="007A1F82"/>
    <w:rsid w:val="007A50F3"/>
    <w:rsid w:val="007B00DC"/>
    <w:rsid w:val="007C6B52"/>
    <w:rsid w:val="007D16C5"/>
    <w:rsid w:val="007E6306"/>
    <w:rsid w:val="008056EC"/>
    <w:rsid w:val="0083533C"/>
    <w:rsid w:val="00840916"/>
    <w:rsid w:val="00840F97"/>
    <w:rsid w:val="008467AE"/>
    <w:rsid w:val="00850619"/>
    <w:rsid w:val="00862FE4"/>
    <w:rsid w:val="00862FF7"/>
    <w:rsid w:val="0086389A"/>
    <w:rsid w:val="0087373E"/>
    <w:rsid w:val="0087584F"/>
    <w:rsid w:val="00875B12"/>
    <w:rsid w:val="0087605E"/>
    <w:rsid w:val="008844C3"/>
    <w:rsid w:val="008941AE"/>
    <w:rsid w:val="00897149"/>
    <w:rsid w:val="008A112F"/>
    <w:rsid w:val="008B0076"/>
    <w:rsid w:val="008B1FEE"/>
    <w:rsid w:val="008B4292"/>
    <w:rsid w:val="008E0122"/>
    <w:rsid w:val="008F7E48"/>
    <w:rsid w:val="00902A0B"/>
    <w:rsid w:val="00903C32"/>
    <w:rsid w:val="00905578"/>
    <w:rsid w:val="00905AFD"/>
    <w:rsid w:val="009137A3"/>
    <w:rsid w:val="0091558D"/>
    <w:rsid w:val="00916B16"/>
    <w:rsid w:val="009173B9"/>
    <w:rsid w:val="0093335D"/>
    <w:rsid w:val="0093613E"/>
    <w:rsid w:val="00943026"/>
    <w:rsid w:val="00951259"/>
    <w:rsid w:val="009546EC"/>
    <w:rsid w:val="009620D5"/>
    <w:rsid w:val="00966B81"/>
    <w:rsid w:val="00971DFD"/>
    <w:rsid w:val="00977F79"/>
    <w:rsid w:val="009C2F1E"/>
    <w:rsid w:val="009C32F6"/>
    <w:rsid w:val="009C7720"/>
    <w:rsid w:val="009D57E3"/>
    <w:rsid w:val="009E5ED3"/>
    <w:rsid w:val="009F7FB3"/>
    <w:rsid w:val="00A03DB9"/>
    <w:rsid w:val="00A23AFA"/>
    <w:rsid w:val="00A31B3E"/>
    <w:rsid w:val="00A33154"/>
    <w:rsid w:val="00A532F3"/>
    <w:rsid w:val="00A62C59"/>
    <w:rsid w:val="00A8489E"/>
    <w:rsid w:val="00A87AFA"/>
    <w:rsid w:val="00AB02A7"/>
    <w:rsid w:val="00AB2BB7"/>
    <w:rsid w:val="00AB7D29"/>
    <w:rsid w:val="00AC29F3"/>
    <w:rsid w:val="00AD4ED1"/>
    <w:rsid w:val="00AD7C2E"/>
    <w:rsid w:val="00B01CAE"/>
    <w:rsid w:val="00B231E5"/>
    <w:rsid w:val="00B408CB"/>
    <w:rsid w:val="00B4567A"/>
    <w:rsid w:val="00B73B07"/>
    <w:rsid w:val="00B820C8"/>
    <w:rsid w:val="00B82FD5"/>
    <w:rsid w:val="00B83456"/>
    <w:rsid w:val="00B945F1"/>
    <w:rsid w:val="00B95D31"/>
    <w:rsid w:val="00BA1ABD"/>
    <w:rsid w:val="00BA1D26"/>
    <w:rsid w:val="00BE12EA"/>
    <w:rsid w:val="00BE4EEE"/>
    <w:rsid w:val="00BE512F"/>
    <w:rsid w:val="00BF4AED"/>
    <w:rsid w:val="00BF4F20"/>
    <w:rsid w:val="00C008BB"/>
    <w:rsid w:val="00C02B87"/>
    <w:rsid w:val="00C14A94"/>
    <w:rsid w:val="00C2537F"/>
    <w:rsid w:val="00C25DF6"/>
    <w:rsid w:val="00C30580"/>
    <w:rsid w:val="00C4086D"/>
    <w:rsid w:val="00C60505"/>
    <w:rsid w:val="00C73A85"/>
    <w:rsid w:val="00C743BA"/>
    <w:rsid w:val="00C7482E"/>
    <w:rsid w:val="00C80444"/>
    <w:rsid w:val="00C82409"/>
    <w:rsid w:val="00CA0CF9"/>
    <w:rsid w:val="00CA1896"/>
    <w:rsid w:val="00CB5B28"/>
    <w:rsid w:val="00CC220E"/>
    <w:rsid w:val="00CE31BE"/>
    <w:rsid w:val="00CF1767"/>
    <w:rsid w:val="00CF3B6F"/>
    <w:rsid w:val="00CF3E17"/>
    <w:rsid w:val="00CF5371"/>
    <w:rsid w:val="00D0323A"/>
    <w:rsid w:val="00D0559F"/>
    <w:rsid w:val="00D064B5"/>
    <w:rsid w:val="00D071A4"/>
    <w:rsid w:val="00D077E9"/>
    <w:rsid w:val="00D308AB"/>
    <w:rsid w:val="00D42CB7"/>
    <w:rsid w:val="00D43587"/>
    <w:rsid w:val="00D5164A"/>
    <w:rsid w:val="00D5413D"/>
    <w:rsid w:val="00D54997"/>
    <w:rsid w:val="00D570A9"/>
    <w:rsid w:val="00D70D02"/>
    <w:rsid w:val="00D770C7"/>
    <w:rsid w:val="00D86945"/>
    <w:rsid w:val="00D90290"/>
    <w:rsid w:val="00DA204B"/>
    <w:rsid w:val="00DB0AF3"/>
    <w:rsid w:val="00DB3F9B"/>
    <w:rsid w:val="00DB4CB6"/>
    <w:rsid w:val="00DC706A"/>
    <w:rsid w:val="00DD152F"/>
    <w:rsid w:val="00DE213F"/>
    <w:rsid w:val="00DE636D"/>
    <w:rsid w:val="00DF027C"/>
    <w:rsid w:val="00E00A32"/>
    <w:rsid w:val="00E22ACD"/>
    <w:rsid w:val="00E50695"/>
    <w:rsid w:val="00E620B0"/>
    <w:rsid w:val="00E816F5"/>
    <w:rsid w:val="00E81B40"/>
    <w:rsid w:val="00E85206"/>
    <w:rsid w:val="00EA3A8E"/>
    <w:rsid w:val="00EA75E7"/>
    <w:rsid w:val="00EE68AF"/>
    <w:rsid w:val="00EF555B"/>
    <w:rsid w:val="00F027BB"/>
    <w:rsid w:val="00F04607"/>
    <w:rsid w:val="00F06B9A"/>
    <w:rsid w:val="00F10E15"/>
    <w:rsid w:val="00F11DCF"/>
    <w:rsid w:val="00F126DC"/>
    <w:rsid w:val="00F13E7A"/>
    <w:rsid w:val="00F162EA"/>
    <w:rsid w:val="00F27204"/>
    <w:rsid w:val="00F52D27"/>
    <w:rsid w:val="00F83527"/>
    <w:rsid w:val="00F83BE0"/>
    <w:rsid w:val="00F968E8"/>
    <w:rsid w:val="00FC0CBD"/>
    <w:rsid w:val="00FD583F"/>
    <w:rsid w:val="00FD7488"/>
    <w:rsid w:val="00FE01DB"/>
    <w:rsid w:val="00FE5DE6"/>
    <w:rsid w:val="00FF16B4"/>
  </w:rsids>
  <m:mathPr>
    <m:mathFont m:val="Cambria Math"/>
    <m:brkBin m:val="before"/>
    <m:brkBinSub m:val="--"/>
    <m:smallFrac m:val="0"/>
    <m:dispDef/>
    <m:lMargin m:val="1440"/>
    <m:rMargin m:val="1440"/>
    <m:defJc m:val="centerGroup"/>
    <m:wrapIndent m:val="1440"/>
    <m:intLim m:val="subSup"/>
    <m:naryLim m:val="undOvr"/>
  </m:mathPr>
  <w:attachedSchema w:val="urn:DocumentPartTemplate"/>
  <w:attachedSchema w:val="http://schemas.microsoft.com/temp/samples"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4BA789ED"/>
  <w15:docId w15:val="{3D60FD51-F7E6-40DA-934E-147F1A69EF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7" w:qFormat="1"/>
    <w:lsdException w:name="heading 2" w:uiPriority="4" w:qFormat="1"/>
    <w:lsdException w:name="heading 3" w:semiHidden="1" w:uiPriority="5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3" w:unhideWhenUsed="1" w:qFormat="1"/>
    <w:lsdException w:name="Hyperlink" w:semiHidden="1" w:unhideWhenUsed="1"/>
    <w:lsdException w:name="FollowedHyperlink" w:semiHidden="1" w:unhideWhenUsed="1"/>
    <w:lsdException w:name="Strong" w:semiHidden="1" w:uiPriority="2" w:unhideWhenUsed="1" w:qFormat="1"/>
    <w:lsdException w:name="Emphasis" w:semiHidden="1" w:uiPriority="2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6945"/>
    <w:pPr>
      <w:spacing w:after="0"/>
    </w:pPr>
    <w:rPr>
      <w:rFonts w:eastAsiaTheme="minorEastAsia"/>
      <w:b/>
      <w:color w:val="082A75" w:themeColor="text2"/>
      <w:sz w:val="28"/>
      <w:szCs w:val="22"/>
    </w:rPr>
  </w:style>
  <w:style w:type="paragraph" w:styleId="Ttulo1">
    <w:name w:val="heading 1"/>
    <w:basedOn w:val="Normal"/>
    <w:link w:val="Ttulo1Car"/>
    <w:uiPriority w:val="4"/>
    <w:qFormat/>
    <w:rsid w:val="00D077E9"/>
    <w:pPr>
      <w:keepNext/>
      <w:spacing w:before="240" w:after="60"/>
      <w:outlineLvl w:val="0"/>
    </w:pPr>
    <w:rPr>
      <w:rFonts w:asciiTheme="majorHAnsi" w:eastAsiaTheme="majorEastAsia" w:hAnsiTheme="majorHAnsi" w:cstheme="majorBidi"/>
      <w:color w:val="061F57" w:themeColor="text2" w:themeShade="BF"/>
      <w:kern w:val="28"/>
      <w:sz w:val="52"/>
      <w:szCs w:val="32"/>
    </w:rPr>
  </w:style>
  <w:style w:type="paragraph" w:styleId="Ttulo2">
    <w:name w:val="heading 2"/>
    <w:basedOn w:val="Normal"/>
    <w:next w:val="Normal"/>
    <w:link w:val="Ttulo2Car"/>
    <w:uiPriority w:val="4"/>
    <w:qFormat/>
    <w:rsid w:val="00DF027C"/>
    <w:pPr>
      <w:keepNext/>
      <w:spacing w:after="240" w:line="240" w:lineRule="auto"/>
      <w:outlineLvl w:val="1"/>
    </w:pPr>
    <w:rPr>
      <w:rFonts w:eastAsiaTheme="majorEastAsia" w:cstheme="majorBidi"/>
      <w:b w:val="0"/>
      <w:sz w:val="3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ar"/>
    <w:uiPriority w:val="1"/>
    <w:qFormat/>
    <w:rsid w:val="00D86945"/>
    <w:pPr>
      <w:spacing w:after="200" w:line="240" w:lineRule="auto"/>
    </w:pPr>
    <w:rPr>
      <w:rFonts w:asciiTheme="majorHAnsi" w:eastAsiaTheme="majorEastAsia" w:hAnsiTheme="majorHAnsi" w:cstheme="majorBidi"/>
      <w:bCs/>
      <w:sz w:val="72"/>
      <w:szCs w:val="52"/>
    </w:rPr>
  </w:style>
  <w:style w:type="character" w:customStyle="1" w:styleId="TtuloCar">
    <w:name w:val="Título Car"/>
    <w:basedOn w:val="Fuentedeprrafopredeter"/>
    <w:link w:val="Ttulo"/>
    <w:uiPriority w:val="1"/>
    <w:rsid w:val="00D86945"/>
    <w:rPr>
      <w:rFonts w:asciiTheme="majorHAnsi" w:eastAsiaTheme="majorEastAsia" w:hAnsiTheme="majorHAnsi" w:cstheme="majorBidi"/>
      <w:b/>
      <w:bCs/>
      <w:color w:val="082A75" w:themeColor="text2"/>
      <w:sz w:val="72"/>
      <w:szCs w:val="52"/>
    </w:rPr>
  </w:style>
  <w:style w:type="paragraph" w:styleId="Subttulo">
    <w:name w:val="Subtitle"/>
    <w:basedOn w:val="Normal"/>
    <w:link w:val="SubttuloCar"/>
    <w:uiPriority w:val="2"/>
    <w:qFormat/>
    <w:rsid w:val="00D86945"/>
    <w:pPr>
      <w:framePr w:hSpace="180" w:wrap="around" w:vAnchor="text" w:hAnchor="margin" w:y="1167"/>
    </w:pPr>
    <w:rPr>
      <w:b w:val="0"/>
      <w:caps/>
      <w:spacing w:val="20"/>
      <w:sz w:val="32"/>
    </w:rPr>
  </w:style>
  <w:style w:type="character" w:customStyle="1" w:styleId="SubttuloCar">
    <w:name w:val="Subtítulo Car"/>
    <w:basedOn w:val="Fuentedeprrafopredeter"/>
    <w:link w:val="Subttulo"/>
    <w:uiPriority w:val="2"/>
    <w:rsid w:val="00D86945"/>
    <w:rPr>
      <w:rFonts w:eastAsiaTheme="minorEastAsia"/>
      <w:caps/>
      <w:color w:val="082A75" w:themeColor="text2"/>
      <w:spacing w:val="20"/>
      <w:sz w:val="32"/>
      <w:szCs w:val="22"/>
    </w:rPr>
  </w:style>
  <w:style w:type="character" w:customStyle="1" w:styleId="Ttulo1Car">
    <w:name w:val="Título 1 Car"/>
    <w:basedOn w:val="Fuentedeprrafopredeter"/>
    <w:link w:val="Ttulo1"/>
    <w:uiPriority w:val="4"/>
    <w:rsid w:val="00D077E9"/>
    <w:rPr>
      <w:rFonts w:asciiTheme="majorHAnsi" w:eastAsiaTheme="majorEastAsia" w:hAnsiTheme="majorHAnsi" w:cstheme="majorBidi"/>
      <w:b/>
      <w:color w:val="061F57" w:themeColor="text2" w:themeShade="BF"/>
      <w:kern w:val="28"/>
      <w:sz w:val="52"/>
      <w:szCs w:val="32"/>
    </w:rPr>
  </w:style>
  <w:style w:type="paragraph" w:styleId="Encabezado">
    <w:name w:val="header"/>
    <w:basedOn w:val="Normal"/>
    <w:link w:val="EncabezadoCar"/>
    <w:uiPriority w:val="8"/>
    <w:unhideWhenUsed/>
    <w:rsid w:val="005037F0"/>
  </w:style>
  <w:style w:type="character" w:customStyle="1" w:styleId="EncabezadoCar">
    <w:name w:val="Encabezado Car"/>
    <w:basedOn w:val="Fuentedeprrafopredeter"/>
    <w:link w:val="Encabezado"/>
    <w:uiPriority w:val="8"/>
    <w:rsid w:val="0093335D"/>
  </w:style>
  <w:style w:type="paragraph" w:styleId="Piedepgina">
    <w:name w:val="footer"/>
    <w:basedOn w:val="Normal"/>
    <w:link w:val="PiedepginaCar"/>
    <w:uiPriority w:val="99"/>
    <w:unhideWhenUsed/>
    <w:rsid w:val="005037F0"/>
  </w:style>
  <w:style w:type="character" w:customStyle="1" w:styleId="PiedepginaCar">
    <w:name w:val="Pie de página Car"/>
    <w:basedOn w:val="Fuentedeprrafopredeter"/>
    <w:link w:val="Piedepgina"/>
    <w:uiPriority w:val="99"/>
    <w:rsid w:val="005037F0"/>
    <w:rPr>
      <w:sz w:val="24"/>
      <w:szCs w:val="24"/>
    </w:rPr>
  </w:style>
  <w:style w:type="paragraph" w:customStyle="1" w:styleId="Nombre">
    <w:name w:val="Nombre"/>
    <w:basedOn w:val="Normal"/>
    <w:uiPriority w:val="3"/>
    <w:qFormat/>
    <w:rsid w:val="00B231E5"/>
    <w:pPr>
      <w:spacing w:line="240" w:lineRule="auto"/>
      <w:jc w:val="right"/>
    </w:pPr>
  </w:style>
  <w:style w:type="character" w:customStyle="1" w:styleId="Ttulo2Car">
    <w:name w:val="Título 2 Car"/>
    <w:basedOn w:val="Fuentedeprrafopredeter"/>
    <w:link w:val="Ttulo2"/>
    <w:uiPriority w:val="4"/>
    <w:rsid w:val="00DF027C"/>
    <w:rPr>
      <w:rFonts w:eastAsiaTheme="majorEastAsia" w:cstheme="majorBidi"/>
      <w:color w:val="082A75" w:themeColor="text2"/>
      <w:sz w:val="36"/>
      <w:szCs w:val="26"/>
    </w:rPr>
  </w:style>
  <w:style w:type="table" w:styleId="Tablaconcuadrcula">
    <w:name w:val="Table Grid"/>
    <w:basedOn w:val="Tablanormal"/>
    <w:uiPriority w:val="1"/>
    <w:rsid w:val="00FF1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elmarcadordeposicin">
    <w:name w:val="Placeholder Text"/>
    <w:basedOn w:val="Fuentedeprrafopredeter"/>
    <w:uiPriority w:val="99"/>
    <w:unhideWhenUsed/>
    <w:rsid w:val="00D86945"/>
    <w:rPr>
      <w:color w:val="808080"/>
    </w:rPr>
  </w:style>
  <w:style w:type="paragraph" w:customStyle="1" w:styleId="Contenido">
    <w:name w:val="Contenido"/>
    <w:basedOn w:val="Normal"/>
    <w:link w:val="Carcterdecontenido"/>
    <w:qFormat/>
    <w:rsid w:val="00DF027C"/>
    <w:rPr>
      <w:b w:val="0"/>
    </w:rPr>
  </w:style>
  <w:style w:type="paragraph" w:customStyle="1" w:styleId="Textodestacado">
    <w:name w:val="Texto destacado"/>
    <w:basedOn w:val="Normal"/>
    <w:link w:val="Carcterdetextodestacado"/>
    <w:qFormat/>
    <w:rsid w:val="00DF027C"/>
  </w:style>
  <w:style w:type="character" w:customStyle="1" w:styleId="Carcterdecontenido">
    <w:name w:val="Carácter de contenido"/>
    <w:basedOn w:val="Fuentedeprrafopredeter"/>
    <w:link w:val="Contenido"/>
    <w:rsid w:val="00DF027C"/>
    <w:rPr>
      <w:rFonts w:eastAsiaTheme="minorEastAsia"/>
      <w:color w:val="082A75" w:themeColor="text2"/>
      <w:sz w:val="28"/>
      <w:szCs w:val="22"/>
    </w:rPr>
  </w:style>
  <w:style w:type="character" w:customStyle="1" w:styleId="Carcterdetextodestacado">
    <w:name w:val="Carácter de texto destacado"/>
    <w:basedOn w:val="Fuentedeprrafopredeter"/>
    <w:link w:val="Textodestacado"/>
    <w:rsid w:val="00DF027C"/>
    <w:rPr>
      <w:rFonts w:eastAsiaTheme="minorEastAsia"/>
      <w:b/>
      <w:color w:val="082A75" w:themeColor="text2"/>
      <w:sz w:val="28"/>
      <w:szCs w:val="22"/>
    </w:rPr>
  </w:style>
  <w:style w:type="table" w:styleId="Tablaconcuadrcula5oscura-nfasis3">
    <w:name w:val="Grid Table 5 Dark Accent 3"/>
    <w:basedOn w:val="Tablanormal"/>
    <w:uiPriority w:val="50"/>
    <w:rsid w:val="003E31FC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2F1EF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4ABA2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4ABA2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4ABA2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4ABA2" w:themeFill="accent3"/>
      </w:tcPr>
    </w:tblStylePr>
    <w:tblStylePr w:type="band1Vert">
      <w:tblPr/>
      <w:tcPr>
        <w:shd w:val="clear" w:color="auto" w:fill="A6E4DF" w:themeFill="accent3" w:themeFillTint="66"/>
      </w:tcPr>
    </w:tblStylePr>
    <w:tblStylePr w:type="band1Horz">
      <w:tblPr/>
      <w:tcPr>
        <w:shd w:val="clear" w:color="auto" w:fill="A6E4DF" w:themeFill="accent3" w:themeFillTint="66"/>
      </w:tcPr>
    </w:tblStylePr>
  </w:style>
  <w:style w:type="paragraph" w:styleId="NormalWeb">
    <w:name w:val="Normal (Web)"/>
    <w:basedOn w:val="Normal"/>
    <w:uiPriority w:val="99"/>
    <w:semiHidden/>
    <w:unhideWhenUsed/>
    <w:rsid w:val="003E31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 w:val="0"/>
      <w:color w:val="auto"/>
      <w:sz w:val="24"/>
      <w:szCs w:val="24"/>
      <w:lang w:val="es-CO" w:eastAsia="es-CO"/>
    </w:rPr>
  </w:style>
  <w:style w:type="paragraph" w:styleId="Prrafodelista">
    <w:name w:val="List Paragraph"/>
    <w:basedOn w:val="Normal"/>
    <w:uiPriority w:val="34"/>
    <w:unhideWhenUsed/>
    <w:qFormat/>
    <w:rsid w:val="00CF3E17"/>
    <w:pPr>
      <w:ind w:left="720"/>
      <w:contextualSpacing/>
    </w:pPr>
  </w:style>
  <w:style w:type="table" w:styleId="Tablaconcuadrcula5oscura-nfasis2">
    <w:name w:val="Grid Table 5 Dark Accent 2"/>
    <w:basedOn w:val="Tablanormal"/>
    <w:uiPriority w:val="50"/>
    <w:rsid w:val="00A62C5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6E9F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592CF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592CF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592CF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592CF" w:themeFill="accent2"/>
      </w:tcPr>
    </w:tblStylePr>
    <w:tblStylePr w:type="band1Vert">
      <w:tblPr/>
      <w:tcPr>
        <w:shd w:val="clear" w:color="auto" w:fill="AED3EB" w:themeFill="accent2" w:themeFillTint="66"/>
      </w:tcPr>
    </w:tblStylePr>
    <w:tblStylePr w:type="band1Horz">
      <w:tblPr/>
      <w:tcPr>
        <w:shd w:val="clear" w:color="auto" w:fill="AED3EB" w:themeFill="accent2" w:themeFillTint="66"/>
      </w:tcPr>
    </w:tblStylePr>
  </w:style>
  <w:style w:type="table" w:styleId="Tablaconcuadrcula5oscura-nfasis6">
    <w:name w:val="Grid Table 5 Dark Accent 6"/>
    <w:basedOn w:val="Tablanormal"/>
    <w:uiPriority w:val="50"/>
    <w:rsid w:val="00A62C5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2F1EF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4ABA2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4ABA2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4ABA2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4ABA2" w:themeFill="accent6"/>
      </w:tcPr>
    </w:tblStylePr>
    <w:tblStylePr w:type="band1Vert">
      <w:tblPr/>
      <w:tcPr>
        <w:shd w:val="clear" w:color="auto" w:fill="A6E4DF" w:themeFill="accent6" w:themeFillTint="66"/>
      </w:tcPr>
    </w:tblStylePr>
    <w:tblStylePr w:type="band1Horz">
      <w:tblPr/>
      <w:tcPr>
        <w:shd w:val="clear" w:color="auto" w:fill="A6E4DF" w:themeFill="accent6" w:themeFillTint="66"/>
      </w:tcPr>
    </w:tblStylePr>
  </w:style>
  <w:style w:type="paragraph" w:customStyle="1" w:styleId="Default">
    <w:name w:val="Default"/>
    <w:rsid w:val="001F172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lang w:val="es-CO"/>
    </w:rPr>
  </w:style>
  <w:style w:type="table" w:styleId="Tablanormal5">
    <w:name w:val="Plain Table 5"/>
    <w:basedOn w:val="Tablanormal"/>
    <w:uiPriority w:val="45"/>
    <w:rsid w:val="007A50F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951C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951C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951C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951C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7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7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1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2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18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7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2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6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32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2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95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2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4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49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1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2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0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3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1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oter" Target="footer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2.jpeg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21\AppData\Local\Microsoft\Office\16.0\DTS\es-ES%7bC7AFD61D-6E2E-43BE-A3A9-8AAF9825AC1E%7d\%7bF52E1471-7D17-49E7-BE29-F7EBE2EDC806%7dtf16392850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3F28764F363B4829B7E73A27F60A891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631176-B3D9-42B6-B6E0-166AEDD09B95}"/>
      </w:docPartPr>
      <w:docPartBody>
        <w:p w:rsidR="00ED3168" w:rsidRDefault="00720D5C" w:rsidP="00720D5C">
          <w:pPr>
            <w:pStyle w:val="3F28764F363B4829B7E73A27F60A8917"/>
          </w:pPr>
          <w:r w:rsidRPr="00DF027C">
            <w:rPr>
              <w:noProof/>
              <w:lang w:bidi="es-ES"/>
            </w:rPr>
            <w:t>Texto del subtítulo aquí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28A6"/>
    <w:rsid w:val="00142DE0"/>
    <w:rsid w:val="00382365"/>
    <w:rsid w:val="003E7217"/>
    <w:rsid w:val="005628A6"/>
    <w:rsid w:val="0060112B"/>
    <w:rsid w:val="0065743F"/>
    <w:rsid w:val="00720D5C"/>
    <w:rsid w:val="00BD6721"/>
    <w:rsid w:val="00BF385B"/>
    <w:rsid w:val="00ED3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ubttulo">
    <w:name w:val="Subtitle"/>
    <w:basedOn w:val="Normal"/>
    <w:link w:val="SubttuloCar"/>
    <w:uiPriority w:val="2"/>
    <w:qFormat/>
    <w:rsid w:val="005628A6"/>
    <w:pPr>
      <w:framePr w:hSpace="180" w:wrap="around" w:vAnchor="text" w:hAnchor="margin" w:y="1167"/>
      <w:spacing w:after="0" w:line="276" w:lineRule="auto"/>
    </w:pPr>
    <w:rPr>
      <w:caps/>
      <w:color w:val="44546A" w:themeColor="text2"/>
      <w:spacing w:val="20"/>
      <w:sz w:val="32"/>
      <w:lang w:val="es-ES" w:eastAsia="en-US"/>
    </w:rPr>
  </w:style>
  <w:style w:type="character" w:customStyle="1" w:styleId="SubttuloCar">
    <w:name w:val="Subtítulo Car"/>
    <w:basedOn w:val="Fuentedeprrafopredeter"/>
    <w:link w:val="Subttulo"/>
    <w:uiPriority w:val="2"/>
    <w:rsid w:val="005628A6"/>
    <w:rPr>
      <w:caps/>
      <w:color w:val="44546A" w:themeColor="text2"/>
      <w:spacing w:val="20"/>
      <w:sz w:val="32"/>
      <w:lang w:val="es-ES" w:eastAsia="en-US"/>
    </w:rPr>
  </w:style>
  <w:style w:type="paragraph" w:customStyle="1" w:styleId="3F28764F363B4829B7E73A27F60A8917">
    <w:name w:val="3F28764F363B4829B7E73A27F60A8917"/>
    <w:rsid w:val="00720D5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Custom Theme">
  <a:themeElements>
    <a:clrScheme name="Custom 29">
      <a:dk1>
        <a:srgbClr val="0F0D29"/>
      </a:dk1>
      <a:lt1>
        <a:srgbClr val="FFFFFF"/>
      </a:lt1>
      <a:dk2>
        <a:srgbClr val="082A75"/>
      </a:dk2>
      <a:lt2>
        <a:srgbClr val="E7E6E6"/>
      </a:lt2>
      <a:accent1>
        <a:srgbClr val="024F75"/>
      </a:accent1>
      <a:accent2>
        <a:srgbClr val="3592CF"/>
      </a:accent2>
      <a:accent3>
        <a:srgbClr val="34ABA2"/>
      </a:accent3>
      <a:accent4>
        <a:srgbClr val="66B2CA"/>
      </a:accent4>
      <a:accent5>
        <a:srgbClr val="C1D9CB"/>
      </a:accent5>
      <a:accent6>
        <a:srgbClr val="34ABA2"/>
      </a:accent6>
      <a:hlink>
        <a:srgbClr val="3592CF"/>
      </a:hlink>
      <a:folHlink>
        <a:srgbClr val="3592CF"/>
      </a:folHlink>
    </a:clrScheme>
    <a:fontScheme name="Custom 20">
      <a:majorFont>
        <a:latin typeface="Arial"/>
        <a:ea typeface=""/>
        <a:cs typeface=""/>
      </a:majorFont>
      <a:minorFont>
        <a:latin typeface="Calibri"/>
        <a:ea typeface=""/>
        <a:cs typeface=""/>
      </a:minorFont>
    </a:fontScheme>
    <a:fmtScheme name="Office Effects">
      <a: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65000"/>
                <a:shade val="100000"/>
                <a:satMod val="133000"/>
              </a:schemeClr>
            </a:gs>
            <a:gs pos="15000">
              <a:schemeClr val="phClr">
                <a:tint val="50000"/>
                <a:shade val="100000"/>
                <a:satMod val="140000"/>
              </a:schemeClr>
            </a:gs>
            <a:gs pos="100000">
              <a:schemeClr val="phClr">
                <a:tint val="10000"/>
                <a:shade val="100000"/>
                <a:satMod val="13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75000"/>
                <a:satMod val="160000"/>
              </a:schemeClr>
            </a:gs>
            <a:gs pos="62000">
              <a:schemeClr val="phClr">
                <a:tint val="100000"/>
                <a:shade val="100000"/>
                <a:satMod val="125000"/>
              </a:schemeClr>
            </a:gs>
            <a:gs pos="100000">
              <a:schemeClr val="phClr">
                <a:tint val="80000"/>
                <a:shade val="100000"/>
                <a:satMod val="140000"/>
              </a:schemeClr>
            </a:gs>
          </a:gsLst>
          <a:lin ang="16200000" scaled="1"/>
        </a:gradFill>
      </a:fillStyleLst>
      <a:lnStyleLst>
        <a:ln w="12700">
          <a:solidFill>
            <a:schemeClr val="phClr"/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>
              <a:srgbClr val="000000">
                <a:alpha val="61176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6500000"/>
            </a:lightRig>
          </a:scene3d>
          <a:sp3d contourW="12700" prstMaterial="powder">
            <a:bevelT h="508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  <a:effectStyle>
          <a:effectLst>
            <a:reflection blurRad="12700" stA="25000" endPos="28000" dist="38100" dir="5400000" sy="-100000"/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>
            <a:bevelT w="139700" h="381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</a:effectStyleLst>
      <a:bg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40000">
              <a:schemeClr val="phClr">
                <a:tint val="100000"/>
                <a:shade val="70000"/>
                <a:satMod val="145000"/>
              </a:schemeClr>
            </a:gs>
            <a:gs pos="100000">
              <a:schemeClr val="phClr">
                <a:tint val="85000"/>
                <a:shade val="100000"/>
                <a:satMod val="15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30000">
              <a:schemeClr val="phClr">
                <a:tint val="100000"/>
                <a:shade val="65000"/>
                <a:satMod val="155000"/>
              </a:schemeClr>
            </a:gs>
            <a:gs pos="100000">
              <a:schemeClr val="phClr">
                <a:tint val="60000"/>
                <a:shade val="100000"/>
                <a:satMod val="170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{F52E1471-7D17-49E7-BE29-F7EBE2EDC806}tf16392850_win32</Template>
  <TotalTime>10</TotalTime>
  <Pages>19</Pages>
  <Words>4431</Words>
  <Characters>24373</Characters>
  <Application>Microsoft Office Word</Application>
  <DocSecurity>0</DocSecurity>
  <Lines>203</Lines>
  <Paragraphs>57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keywords/>
  <cp:lastModifiedBy>Andrea Leon</cp:lastModifiedBy>
  <cp:revision>3</cp:revision>
  <cp:lastPrinted>2006-08-01T17:47:00Z</cp:lastPrinted>
  <dcterms:created xsi:type="dcterms:W3CDTF">2022-05-11T15:22:00Z</dcterms:created>
  <dcterms:modified xsi:type="dcterms:W3CDTF">2022-05-18T18:47:00Z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TC100670409990</vt:lpwstr>
  </property>
</Properties>
</file>